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0C4E0" w14:textId="0A7C8786" w:rsidR="006C60C5" w:rsidRPr="00751EEA" w:rsidRDefault="00927DFA" w:rsidP="00674E98">
      <w:pPr>
        <w:overflowPunct w:val="0"/>
        <w:autoSpaceDE w:val="0"/>
        <w:autoSpaceDN w:val="0"/>
        <w:adjustRightInd w:val="0"/>
        <w:ind w:right="-1"/>
        <w:jc w:val="center"/>
        <w:rPr>
          <w:szCs w:val="20"/>
        </w:rPr>
      </w:pPr>
      <w:r w:rsidRPr="00751EEA">
        <w:rPr>
          <w:noProof/>
          <w:szCs w:val="20"/>
        </w:rPr>
        <w:drawing>
          <wp:inline distT="0" distB="0" distL="0" distR="0" wp14:anchorId="198324A0" wp14:editId="6F9A38A8">
            <wp:extent cx="685800" cy="685800"/>
            <wp:effectExtent l="0" t="0" r="0" b="0"/>
            <wp:docPr id="1049613267"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14:paraId="09AD9A6C" w14:textId="77777777" w:rsidR="006C60C5" w:rsidRPr="009B3871" w:rsidRDefault="006C60C5" w:rsidP="00674E98">
      <w:pPr>
        <w:overflowPunct w:val="0"/>
        <w:autoSpaceDE w:val="0"/>
        <w:autoSpaceDN w:val="0"/>
        <w:adjustRightInd w:val="0"/>
        <w:ind w:right="-1"/>
        <w:jc w:val="center"/>
        <w:rPr>
          <w:b/>
        </w:rPr>
      </w:pPr>
      <w:r w:rsidRPr="009B3871">
        <w:rPr>
          <w:b/>
        </w:rPr>
        <w:t>ANYKŠČIŲ RAJONO SAVIVALDYBĖS</w:t>
      </w:r>
    </w:p>
    <w:p w14:paraId="6409DAED" w14:textId="77777777" w:rsidR="006C60C5" w:rsidRPr="009B3871" w:rsidRDefault="006C60C5" w:rsidP="009B3871">
      <w:pPr>
        <w:overflowPunct w:val="0"/>
        <w:autoSpaceDE w:val="0"/>
        <w:autoSpaceDN w:val="0"/>
        <w:adjustRightInd w:val="0"/>
        <w:jc w:val="center"/>
        <w:rPr>
          <w:b/>
        </w:rPr>
      </w:pPr>
      <w:r w:rsidRPr="009B3871">
        <w:rPr>
          <w:b/>
        </w:rPr>
        <w:t>TARYBA</w:t>
      </w:r>
    </w:p>
    <w:p w14:paraId="6920B10E" w14:textId="77777777" w:rsidR="006C60C5" w:rsidRPr="009B3871" w:rsidRDefault="006C60C5" w:rsidP="009B3871">
      <w:pPr>
        <w:overflowPunct w:val="0"/>
        <w:autoSpaceDE w:val="0"/>
        <w:autoSpaceDN w:val="0"/>
        <w:adjustRightInd w:val="0"/>
        <w:jc w:val="center"/>
        <w:rPr>
          <w:b/>
        </w:rPr>
      </w:pPr>
    </w:p>
    <w:p w14:paraId="263542B3" w14:textId="77777777" w:rsidR="00CC2466" w:rsidRPr="009B3871" w:rsidRDefault="006C60C5" w:rsidP="009B3871">
      <w:pPr>
        <w:overflowPunct w:val="0"/>
        <w:autoSpaceDE w:val="0"/>
        <w:autoSpaceDN w:val="0"/>
        <w:adjustRightInd w:val="0"/>
        <w:jc w:val="center"/>
        <w:rPr>
          <w:b/>
        </w:rPr>
      </w:pPr>
      <w:r w:rsidRPr="009B3871">
        <w:rPr>
          <w:b/>
        </w:rPr>
        <w:t>SPRENDIMAS</w:t>
      </w:r>
    </w:p>
    <w:p w14:paraId="644C93FC" w14:textId="77777777" w:rsidR="00CC2466" w:rsidRPr="009B3871" w:rsidRDefault="00F50154" w:rsidP="009B3871">
      <w:pPr>
        <w:overflowPunct w:val="0"/>
        <w:autoSpaceDE w:val="0"/>
        <w:autoSpaceDN w:val="0"/>
        <w:adjustRightInd w:val="0"/>
        <w:jc w:val="center"/>
        <w:rPr>
          <w:b/>
          <w:caps/>
        </w:rPr>
      </w:pPr>
      <w:r w:rsidRPr="009B3871">
        <w:rPr>
          <w:b/>
          <w:caps/>
        </w:rPr>
        <w:t>dėl anykščių rajono savivaldybės tarybos 2020 m. rugpjūčio</w:t>
      </w:r>
      <w:r w:rsidR="0051497F" w:rsidRPr="009B3871">
        <w:rPr>
          <w:b/>
          <w:caps/>
        </w:rPr>
        <w:t xml:space="preserve"> 27 d. sprendimo </w:t>
      </w:r>
      <w:bookmarkStart w:id="0" w:name="n_0"/>
      <w:r w:rsidR="00674E98" w:rsidRPr="009B3871">
        <w:rPr>
          <w:b/>
          <w:caps/>
        </w:rPr>
        <w:t xml:space="preserve">NR. 1-TS-257 </w:t>
      </w:r>
      <w:bookmarkEnd w:id="0"/>
      <w:r w:rsidR="0051497F" w:rsidRPr="009B3871">
        <w:rPr>
          <w:b/>
          <w:caps/>
        </w:rPr>
        <w:t>„</w:t>
      </w:r>
      <w:r w:rsidR="00CC2466" w:rsidRPr="009B3871">
        <w:rPr>
          <w:b/>
          <w:caps/>
        </w:rPr>
        <w:t>dėl anykščių rajono savivaldybei nuosavybės teise priklausančio turto perdavimo valdyti, naudoti ir disponuoti juo patikėjimo teise tvarkos aprašo patvirtinimo</w:t>
      </w:r>
      <w:r w:rsidRPr="009B3871">
        <w:rPr>
          <w:b/>
          <w:caps/>
        </w:rPr>
        <w:t>“ pakeitimo</w:t>
      </w:r>
    </w:p>
    <w:p w14:paraId="75141340" w14:textId="77777777" w:rsidR="007837F6" w:rsidRPr="009B3871" w:rsidRDefault="007837F6" w:rsidP="009B3871">
      <w:pPr>
        <w:overflowPunct w:val="0"/>
        <w:autoSpaceDE w:val="0"/>
        <w:autoSpaceDN w:val="0"/>
        <w:adjustRightInd w:val="0"/>
        <w:jc w:val="center"/>
        <w:rPr>
          <w:sz w:val="20"/>
          <w:szCs w:val="20"/>
        </w:rPr>
      </w:pPr>
    </w:p>
    <w:p w14:paraId="75873ABA" w14:textId="7B4F6E82" w:rsidR="00CC2466" w:rsidRPr="009B3871" w:rsidRDefault="00F50154" w:rsidP="009B3871">
      <w:pPr>
        <w:overflowPunct w:val="0"/>
        <w:autoSpaceDE w:val="0"/>
        <w:autoSpaceDN w:val="0"/>
        <w:adjustRightInd w:val="0"/>
        <w:jc w:val="center"/>
      </w:pPr>
      <w:fldSimple w:instr=" FILLIN &quot;data&quot; \* MERGEFORMAT ">
        <w:r w:rsidRPr="009B3871">
          <w:t>202</w:t>
        </w:r>
        <w:r w:rsidR="006402DE" w:rsidRPr="009B3871">
          <w:t>6</w:t>
        </w:r>
        <w:r w:rsidRPr="009B3871">
          <w:t xml:space="preserve"> m. </w:t>
        </w:r>
        <w:r w:rsidR="00245357" w:rsidRPr="009B3871">
          <w:t>gegužės</w:t>
        </w:r>
        <w:r w:rsidR="00392F09" w:rsidRPr="009B3871">
          <w:t xml:space="preserve"> 28</w:t>
        </w:r>
        <w:r w:rsidR="000B781E" w:rsidRPr="009B3871">
          <w:t xml:space="preserve"> </w:t>
        </w:r>
        <w:r w:rsidR="00CC2466" w:rsidRPr="009B3871">
          <w:t>d.</w:t>
        </w:r>
      </w:fldSimple>
      <w:r w:rsidR="00CC2466" w:rsidRPr="009B3871">
        <w:t xml:space="preserve"> Nr. 1-T-</w:t>
      </w:r>
      <w:r w:rsidR="00392F09" w:rsidRPr="009B3871">
        <w:t>170</w:t>
      </w:r>
      <w:r w:rsidR="00CC2466" w:rsidRPr="009B3871">
        <w:fldChar w:fldCharType="begin"/>
      </w:r>
      <w:r w:rsidR="00CC2466" w:rsidRPr="009B3871">
        <w:instrText xml:space="preserve"> FILLIN "indeksas" \* MERGEFORMAT </w:instrText>
      </w:r>
      <w:r w:rsidR="00CC2466" w:rsidRPr="009B3871">
        <w:fldChar w:fldCharType="end"/>
      </w:r>
    </w:p>
    <w:p w14:paraId="5FE4FAD6" w14:textId="77777777" w:rsidR="00CC2466" w:rsidRPr="009B3871" w:rsidRDefault="00CC2466" w:rsidP="009B3871">
      <w:pPr>
        <w:overflowPunct w:val="0"/>
        <w:autoSpaceDE w:val="0"/>
        <w:autoSpaceDN w:val="0"/>
        <w:adjustRightInd w:val="0"/>
        <w:jc w:val="center"/>
        <w:rPr>
          <w:b/>
        </w:rPr>
      </w:pPr>
      <w:r w:rsidRPr="009B3871">
        <w:t>Anykščiai</w:t>
      </w:r>
    </w:p>
    <w:p w14:paraId="38BD9782" w14:textId="77777777" w:rsidR="007837F6" w:rsidRPr="009B3871" w:rsidRDefault="007837F6" w:rsidP="009B3871">
      <w:pPr>
        <w:pStyle w:val="Pagrindinistekstas"/>
        <w:jc w:val="center"/>
        <w:rPr>
          <w:bCs w:val="0"/>
          <w:sz w:val="20"/>
        </w:rPr>
      </w:pPr>
    </w:p>
    <w:p w14:paraId="236D494A" w14:textId="764A8B31" w:rsidR="007435B4" w:rsidRPr="00751EEA" w:rsidRDefault="007435B4" w:rsidP="009B3871">
      <w:pPr>
        <w:pStyle w:val="Pagrindinistekstas"/>
        <w:spacing w:line="360" w:lineRule="auto"/>
        <w:ind w:firstLine="720"/>
        <w:rPr>
          <w:bCs w:val="0"/>
        </w:rPr>
      </w:pPr>
      <w:r w:rsidRPr="009B3871">
        <w:rPr>
          <w:bCs w:val="0"/>
          <w:szCs w:val="24"/>
        </w:rPr>
        <w:t>Vadovaudamasi Lietuvos Respublikos vietos savivaldos įstatymo 15 straipsnio 2 dalies</w:t>
      </w:r>
      <w:r w:rsidRPr="00751EEA">
        <w:rPr>
          <w:bCs w:val="0"/>
        </w:rPr>
        <w:t xml:space="preserve"> 19 punktu, 16 straipsnio 1 dalimi, Lietuvos Respublikos valstybės ir savivaldybių turto valdymo, naudojimo ir disponavimo juo įstatymo 10 ir 12 straipsniais, 24 straipsnio 2 dalimi, 27 straipsnio 1 dalies 1 punktu, </w:t>
      </w:r>
      <w:r w:rsidR="00E6013C" w:rsidRPr="00751EEA">
        <w:rPr>
          <w:bCs w:val="0"/>
        </w:rPr>
        <w:t>Lietuvos Respublikos valstybės ir savivaldybių turto valdymo, naudojimo ir disponavimo juo įstatymo Nr. VIII-729 pakeitimo įstatymo 2 straipsnio 2 dalimi,</w:t>
      </w:r>
      <w:r w:rsidR="00E6013C" w:rsidRPr="00751EEA">
        <w:t xml:space="preserve"> </w:t>
      </w:r>
      <w:r w:rsidRPr="00751EEA">
        <w:rPr>
          <w:bCs w:val="0"/>
        </w:rPr>
        <w:t>Anykščių rajono savivaldybės taryba n u s p r e n d ž i a:</w:t>
      </w:r>
    </w:p>
    <w:p w14:paraId="575506A3" w14:textId="7D085711" w:rsidR="002E4843" w:rsidRPr="00751EEA" w:rsidRDefault="002E4843" w:rsidP="009B3871">
      <w:pPr>
        <w:pStyle w:val="Pagrindinistekstas"/>
        <w:numPr>
          <w:ilvl w:val="0"/>
          <w:numId w:val="22"/>
        </w:numPr>
        <w:spacing w:line="360" w:lineRule="auto"/>
        <w:ind w:left="0" w:firstLine="720"/>
        <w:rPr>
          <w:bCs w:val="0"/>
        </w:rPr>
      </w:pPr>
      <w:r w:rsidRPr="00751EEA">
        <w:rPr>
          <w:bCs w:val="0"/>
        </w:rPr>
        <w:t>Pakeisti Anykščių rajono savivaldybei nuosavybės teise priklausančio turto perdavimo valdyti, naudoti ir disponuoti juo patikėjimo teise tvarkos aprašą, patvirtintą Anykščių rajono savivaldybės tarybos 2020 m. rugpjūčio 27 d. sprendimu Nr. 1-TS-257 „Dėl Anykščių rajono savivaldybei nuosavybės teise priklausančio turto perdavimo valdyti, naudoti ir disponuoti juo patikėjimo teise tvarkos aprašo patvirtinimo</w:t>
      </w:r>
      <w:r w:rsidR="003C31C7">
        <w:rPr>
          <w:bCs w:val="0"/>
        </w:rPr>
        <w:t>“</w:t>
      </w:r>
      <w:r w:rsidRPr="00751EEA">
        <w:rPr>
          <w:bCs w:val="0"/>
        </w:rPr>
        <w:t>:</w:t>
      </w:r>
    </w:p>
    <w:p w14:paraId="73EC8CF4" w14:textId="77777777" w:rsidR="002E4843" w:rsidRPr="00751EEA" w:rsidRDefault="002E4843" w:rsidP="009B3871">
      <w:pPr>
        <w:pStyle w:val="Sraopastraipa"/>
        <w:numPr>
          <w:ilvl w:val="1"/>
          <w:numId w:val="22"/>
        </w:numPr>
        <w:tabs>
          <w:tab w:val="left" w:pos="851"/>
        </w:tabs>
        <w:suppressAutoHyphens/>
        <w:autoSpaceDN w:val="0"/>
        <w:spacing w:line="360" w:lineRule="auto"/>
        <w:ind w:left="0" w:firstLine="720"/>
        <w:jc w:val="both"/>
        <w:textAlignment w:val="baseline"/>
        <w:rPr>
          <w:kern w:val="3"/>
        </w:rPr>
      </w:pPr>
      <w:r w:rsidRPr="00751EEA">
        <w:rPr>
          <w:kern w:val="3"/>
        </w:rPr>
        <w:t xml:space="preserve"> Pakeisti 5 punktą ir jį išdėstyti taip:</w:t>
      </w:r>
    </w:p>
    <w:p w14:paraId="54E86280" w14:textId="77777777" w:rsidR="002E4843" w:rsidRPr="00751EEA" w:rsidRDefault="002E4843" w:rsidP="009B3871">
      <w:pPr>
        <w:tabs>
          <w:tab w:val="left" w:pos="0"/>
        </w:tabs>
        <w:spacing w:line="360" w:lineRule="auto"/>
        <w:ind w:firstLine="720"/>
        <w:jc w:val="both"/>
      </w:pPr>
      <w:r w:rsidRPr="00751EEA">
        <w:t>„5. Savivaldybės turtas patikėjimo teise Tarybos arba jos įgaliotų savivaldybės turto valdytojų (toliau – Turto valdytojų) sprendimu gali būti perduodamas šiems patikėjimo teisės subjektams:</w:t>
      </w:r>
    </w:p>
    <w:p w14:paraId="7217BE0F" w14:textId="007A21A9" w:rsidR="002E4843" w:rsidRPr="00751EEA" w:rsidRDefault="002E4843" w:rsidP="009B3871">
      <w:pPr>
        <w:spacing w:line="360" w:lineRule="auto"/>
        <w:ind w:firstLine="720"/>
        <w:jc w:val="both"/>
      </w:pPr>
      <w:r w:rsidRPr="00751EEA">
        <w:t>5.1. Anykščių rajono savivaldybės biudžetinėms įstaigoms;</w:t>
      </w:r>
    </w:p>
    <w:p w14:paraId="13E3456E" w14:textId="77777777" w:rsidR="002E4843" w:rsidRPr="00751EEA" w:rsidRDefault="002E4843" w:rsidP="009B3871">
      <w:pPr>
        <w:spacing w:line="360" w:lineRule="auto"/>
        <w:ind w:firstLine="720"/>
        <w:jc w:val="both"/>
      </w:pPr>
      <w:r w:rsidRPr="00751EEA">
        <w:t>5.2. subjektams, kuriems teisė valdyti savivaldybės turtą patikėjimo teise suteikta jų veiklą reglamentuojančiuose įstatymuose;</w:t>
      </w:r>
    </w:p>
    <w:p w14:paraId="10EB49BB" w14:textId="0EBAAD46" w:rsidR="002E4843" w:rsidRPr="00751EEA" w:rsidRDefault="002E4843" w:rsidP="009B3871">
      <w:pPr>
        <w:spacing w:line="360" w:lineRule="auto"/>
        <w:ind w:firstLine="720"/>
        <w:jc w:val="both"/>
      </w:pPr>
      <w:r w:rsidRPr="00751EEA">
        <w:t xml:space="preserve">5.3. kitiems juridiniams asmenims - pagal turto patikėjimo sutartį, jeigu pagal įstatymus jiems priskirtos savivaldybių funkcijos ne ilgesniam kaip 20 metų terminui, </w:t>
      </w:r>
      <w:r w:rsidR="00E65846" w:rsidRPr="00751EEA">
        <w:t xml:space="preserve">jeigu įstatymuose nenustatyta kitaip, </w:t>
      </w:r>
      <w:r w:rsidRPr="00751EEA">
        <w:t xml:space="preserve">bet ne ilgiau nei yra įgyvendinamos savivaldybės funkcijos – tik Tarybos sprendimu;  </w:t>
      </w:r>
    </w:p>
    <w:p w14:paraId="2129B0B1" w14:textId="5D5F6B2E" w:rsidR="002E4843" w:rsidRPr="00751EEA" w:rsidRDefault="002E4843" w:rsidP="009B3871">
      <w:pPr>
        <w:tabs>
          <w:tab w:val="left" w:pos="0"/>
        </w:tabs>
        <w:suppressAutoHyphens/>
        <w:autoSpaceDN w:val="0"/>
        <w:spacing w:line="360" w:lineRule="auto"/>
        <w:ind w:firstLine="720"/>
        <w:jc w:val="both"/>
        <w:textAlignment w:val="baseline"/>
      </w:pPr>
      <w:r w:rsidRPr="00751EEA">
        <w:t>5.4. LNSS asmens ir visuomenės sveikatos priežiūros viešosioms įstaigoms (toliau – savivaldybės sveikatos priežiūros viešoji įstaiga) Savivaldybės ilgalaikis materialusis turtas ne ilgesniam kaip 99 metų terminui, bet ne ilgiau nei yra įgyvendinamos savivaldybės funkcijos</w:t>
      </w:r>
      <w:r w:rsidR="00E65846" w:rsidRPr="00751EEA">
        <w:t xml:space="preserve"> – tik Tarybos sprendimu</w:t>
      </w:r>
      <w:r w:rsidRPr="00751EEA">
        <w:t>.“</w:t>
      </w:r>
    </w:p>
    <w:p w14:paraId="40E8B125" w14:textId="6A933D7F" w:rsidR="00561B4D" w:rsidRPr="00751EEA" w:rsidRDefault="00561B4D" w:rsidP="009B3871">
      <w:pPr>
        <w:tabs>
          <w:tab w:val="left" w:pos="0"/>
        </w:tabs>
        <w:suppressAutoHyphens/>
        <w:autoSpaceDN w:val="0"/>
        <w:spacing w:line="360" w:lineRule="auto"/>
        <w:ind w:firstLine="720"/>
        <w:jc w:val="both"/>
        <w:textAlignment w:val="baseline"/>
        <w:rPr>
          <w:kern w:val="3"/>
        </w:rPr>
      </w:pPr>
      <w:r w:rsidRPr="00751EEA">
        <w:t xml:space="preserve">1.2. </w:t>
      </w:r>
      <w:r w:rsidRPr="00751EEA">
        <w:rPr>
          <w:kern w:val="3"/>
        </w:rPr>
        <w:t>Pakeisti 14 punkt</w:t>
      </w:r>
      <w:r w:rsidR="00D453B4" w:rsidRPr="00751EEA">
        <w:rPr>
          <w:kern w:val="3"/>
        </w:rPr>
        <w:t>ą</w:t>
      </w:r>
      <w:r w:rsidRPr="00751EEA">
        <w:rPr>
          <w:kern w:val="3"/>
        </w:rPr>
        <w:t xml:space="preserve"> ir jį išdėstyti taip:</w:t>
      </w:r>
    </w:p>
    <w:p w14:paraId="04EF5DB8" w14:textId="5221E9D4" w:rsidR="00D453B4" w:rsidRPr="00751EEA" w:rsidRDefault="00D453B4" w:rsidP="009B3871">
      <w:pPr>
        <w:tabs>
          <w:tab w:val="left" w:pos="0"/>
        </w:tabs>
        <w:spacing w:line="360" w:lineRule="auto"/>
        <w:ind w:firstLine="720"/>
        <w:jc w:val="both"/>
      </w:pPr>
      <w:r w:rsidRPr="00751EEA">
        <w:lastRenderedPageBreak/>
        <w:t>„14. Subjektai, nurodyti šio Aprašo 5 punkte, norintys gauti Savivaldybės turtą patikėjimo teise, pateikia:</w:t>
      </w:r>
    </w:p>
    <w:p w14:paraId="6DEB0055" w14:textId="489DC95D" w:rsidR="00D453B4" w:rsidRPr="00751EEA" w:rsidRDefault="00D453B4" w:rsidP="009B3871">
      <w:pPr>
        <w:spacing w:line="360" w:lineRule="auto"/>
        <w:ind w:firstLine="720"/>
        <w:jc w:val="both"/>
      </w:pPr>
      <w:r w:rsidRPr="00751EEA">
        <w:t>14.1. motyvuotą prašymą perduoti Savivaldybės turtą, kuriame turi būti nurodoma įstaigos veikla ir savivaldybės funkcija, kuriai vykdyti bus naudojamas perimtas turtas;</w:t>
      </w:r>
    </w:p>
    <w:p w14:paraId="02D877CD" w14:textId="78508526" w:rsidR="00561B4D" w:rsidRPr="00751EEA" w:rsidRDefault="00D453B4" w:rsidP="009B3871">
      <w:pPr>
        <w:spacing w:line="360" w:lineRule="auto"/>
        <w:ind w:firstLine="720"/>
        <w:jc w:val="both"/>
      </w:pPr>
      <w:r w:rsidRPr="00751EEA">
        <w:t>1</w:t>
      </w:r>
      <w:r w:rsidR="00561B4D" w:rsidRPr="00751EEA">
        <w:t xml:space="preserve">4.2. </w:t>
      </w:r>
      <w:r w:rsidRPr="00751EEA">
        <w:t xml:space="preserve">Juridinių asmenų registro (JAR) išrašą arba Elektroninis sertifikuotas išrašą (ESI) </w:t>
      </w:r>
      <w:r w:rsidR="00561B4D" w:rsidRPr="00751EEA">
        <w:t>(pateikia tik Aprašo  5.3 papunktyje nurodyti juridiniai asmenys);</w:t>
      </w:r>
    </w:p>
    <w:p w14:paraId="45789B0A" w14:textId="4410EF13" w:rsidR="00561B4D" w:rsidRPr="00751EEA" w:rsidRDefault="00D453B4" w:rsidP="009B3871">
      <w:pPr>
        <w:spacing w:line="360" w:lineRule="auto"/>
        <w:ind w:firstLine="720"/>
        <w:jc w:val="both"/>
      </w:pPr>
      <w:r w:rsidRPr="00751EEA">
        <w:t>1</w:t>
      </w:r>
      <w:r w:rsidR="00561B4D" w:rsidRPr="00751EEA">
        <w:t>4.3. įstatų ar nuostatų kopiją, patvirtintą teisės aktų nustatyta tvarka (pateikia tik Aprašo 5.3 papunktyje nurodyti juridiniai asmenys)</w:t>
      </w:r>
      <w:r w:rsidR="00561B4D" w:rsidRPr="00751EEA">
        <w:rPr>
          <w:strike/>
        </w:rPr>
        <w:t>.</w:t>
      </w:r>
      <w:r w:rsidRPr="00751EEA">
        <w:t>;</w:t>
      </w:r>
      <w:r w:rsidR="00561B4D" w:rsidRPr="00751EEA">
        <w:t>“</w:t>
      </w:r>
    </w:p>
    <w:p w14:paraId="07A0A3E0" w14:textId="1CE856CC" w:rsidR="00561B4D" w:rsidRPr="00751EEA" w:rsidRDefault="00D453B4" w:rsidP="009B3871">
      <w:pPr>
        <w:tabs>
          <w:tab w:val="left" w:pos="0"/>
        </w:tabs>
        <w:suppressAutoHyphens/>
        <w:autoSpaceDN w:val="0"/>
        <w:spacing w:line="360" w:lineRule="auto"/>
        <w:ind w:firstLine="720"/>
        <w:jc w:val="both"/>
        <w:textAlignment w:val="baseline"/>
      </w:pPr>
      <w:r w:rsidRPr="00751EEA">
        <w:rPr>
          <w:kern w:val="3"/>
        </w:rPr>
        <w:t xml:space="preserve">14.4. 14.2 ir 14.3 papunkčiuose nurodytų dokumentų teikti nereikia, </w:t>
      </w:r>
      <w:r w:rsidRPr="00751EEA">
        <w:t>kai jų kopijos yra viešai prieinamos valstybės registruose</w:t>
      </w:r>
      <w:r w:rsidR="00B1277F">
        <w:t xml:space="preserve"> </w:t>
      </w:r>
      <w:r w:rsidR="00B1277F" w:rsidRPr="002D2E10">
        <w:t>(kadastruose), žinybiniuose registruose, valstybės informacinėse sistemose ir kitose informacinėse sistemose, finansuojamose iš valstybės ar savivaldybės biudžeto ir (ar) valstybės pinigų fondų</w:t>
      </w:r>
      <w:r w:rsidR="00B1277F" w:rsidRPr="001518EE">
        <w:t>)</w:t>
      </w:r>
      <w:r w:rsidRPr="00751EEA">
        <w:t>.“</w:t>
      </w:r>
    </w:p>
    <w:p w14:paraId="7CA0A76F" w14:textId="19516A38" w:rsidR="00E6013C" w:rsidRPr="00751EEA" w:rsidRDefault="00E6013C" w:rsidP="009B3871">
      <w:pPr>
        <w:tabs>
          <w:tab w:val="left" w:pos="0"/>
        </w:tabs>
        <w:suppressAutoHyphens/>
        <w:autoSpaceDN w:val="0"/>
        <w:spacing w:line="360" w:lineRule="auto"/>
        <w:ind w:firstLine="720"/>
        <w:jc w:val="both"/>
        <w:textAlignment w:val="baseline"/>
      </w:pPr>
      <w:r w:rsidRPr="00751EEA">
        <w:rPr>
          <w:kern w:val="3"/>
        </w:rPr>
        <w:t>1.3. Pakeisti 17.4 papunktį ir jį išdėstyti taip:</w:t>
      </w:r>
    </w:p>
    <w:p w14:paraId="4A0836A3" w14:textId="58B097DF" w:rsidR="00E6013C" w:rsidRPr="00751EEA" w:rsidRDefault="00E6013C" w:rsidP="009B3871">
      <w:pPr>
        <w:spacing w:line="360" w:lineRule="auto"/>
        <w:ind w:firstLine="720"/>
        <w:jc w:val="both"/>
      </w:pPr>
      <w:r w:rsidRPr="00751EEA">
        <w:t>„17.4. terminas, kuriam perduodamas turtas. Šis papunktis netaikomas, kai turtas perduodamas 5.1 ir 5.2 papunkčiuose nurodytiems subjektams;“</w:t>
      </w:r>
    </w:p>
    <w:p w14:paraId="576C2FB2" w14:textId="5A07EA37" w:rsidR="002E4843" w:rsidRPr="00751EEA" w:rsidRDefault="002E4843" w:rsidP="009B3871">
      <w:pPr>
        <w:pStyle w:val="Pagrindinistekstas"/>
        <w:numPr>
          <w:ilvl w:val="1"/>
          <w:numId w:val="28"/>
        </w:numPr>
        <w:spacing w:line="360" w:lineRule="auto"/>
        <w:ind w:left="0" w:firstLine="720"/>
        <w:rPr>
          <w:bCs w:val="0"/>
        </w:rPr>
      </w:pPr>
      <w:r w:rsidRPr="00751EEA">
        <w:rPr>
          <w:bCs w:val="0"/>
        </w:rPr>
        <w:t xml:space="preserve"> </w:t>
      </w:r>
      <w:r w:rsidRPr="00751EEA">
        <w:rPr>
          <w:bCs w:val="0"/>
          <w:kern w:val="3"/>
        </w:rPr>
        <w:t>Pakeisti 19 punktą ir jį išdėstyti taip:</w:t>
      </w:r>
    </w:p>
    <w:p w14:paraId="6C6E9EBF" w14:textId="056F056B" w:rsidR="002E4843" w:rsidRPr="00751EEA" w:rsidRDefault="002E4843" w:rsidP="009B3871">
      <w:pPr>
        <w:spacing w:line="360" w:lineRule="auto"/>
        <w:ind w:firstLine="720"/>
        <w:jc w:val="both"/>
      </w:pPr>
      <w:r w:rsidRPr="00751EEA">
        <w:t xml:space="preserve">„19. Savivaldybės turto, išskyrus akcijas, perdavimas valdyti, naudoti ir disponuoti juo patikėjimo teise Aprašo 5.1 ir 5.2 papunkčiuose nurodytiems subjektams įforminamas Turto perdavimo-priėmimo aktu (Aprašo 1 priedas).“ </w:t>
      </w:r>
    </w:p>
    <w:p w14:paraId="35C98796" w14:textId="5C08E5C1" w:rsidR="002E4843" w:rsidRPr="00751EEA" w:rsidRDefault="00E6013C" w:rsidP="009B3871">
      <w:pPr>
        <w:pStyle w:val="Sraopastraipa"/>
        <w:numPr>
          <w:ilvl w:val="1"/>
          <w:numId w:val="28"/>
        </w:numPr>
        <w:spacing w:line="360" w:lineRule="auto"/>
        <w:ind w:left="0" w:firstLine="720"/>
        <w:jc w:val="both"/>
      </w:pPr>
      <w:r w:rsidRPr="00751EEA">
        <w:rPr>
          <w:kern w:val="3"/>
        </w:rPr>
        <w:t xml:space="preserve"> </w:t>
      </w:r>
      <w:r w:rsidR="002E4843" w:rsidRPr="00751EEA">
        <w:rPr>
          <w:kern w:val="3"/>
        </w:rPr>
        <w:t>Pakeisti 21 punktą ir jį išdėstyti taip:</w:t>
      </w:r>
    </w:p>
    <w:p w14:paraId="0F63513F" w14:textId="390C881D" w:rsidR="002E4843" w:rsidRPr="00751EEA" w:rsidRDefault="002E4843" w:rsidP="009B3871">
      <w:pPr>
        <w:tabs>
          <w:tab w:val="left" w:pos="0"/>
        </w:tabs>
        <w:spacing w:line="360" w:lineRule="auto"/>
        <w:ind w:firstLine="720"/>
        <w:jc w:val="both"/>
      </w:pPr>
      <w:r w:rsidRPr="00751EEA">
        <w:t xml:space="preserve">„21. Turto patikėjimo sutartį (Aprašo 3 priedas) su Aprašo 5.3 ir 5.4 papunkčiuose nurodytais juridiniais asmenimis per 15 darbo dienų nuo Tarybos sprendimo įsigaliojimo dienos, pasirašo turto perdavėjo ir turto perėmėjo  įgalioti asmenys. Perdavimo-priėmimo aktu turtas šio Aprašo </w:t>
      </w:r>
      <w:r w:rsidR="00E65846" w:rsidRPr="00751EEA">
        <w:t xml:space="preserve">5.3 </w:t>
      </w:r>
      <w:r w:rsidRPr="00751EEA">
        <w:t xml:space="preserve">ir </w:t>
      </w:r>
      <w:r w:rsidR="00E65846" w:rsidRPr="00751EEA">
        <w:t>5.4</w:t>
      </w:r>
      <w:r w:rsidRPr="00751EEA">
        <w:t xml:space="preserve"> papunkčiuose nurodytiems subjektams perduodamas tik pasirašius Turto patikėjimo sutartį.“ </w:t>
      </w:r>
    </w:p>
    <w:p w14:paraId="7030A9DD" w14:textId="77777777" w:rsidR="002E4843" w:rsidRPr="00751EEA" w:rsidRDefault="002E4843" w:rsidP="009B3871">
      <w:pPr>
        <w:pStyle w:val="Sraopastraipa"/>
        <w:numPr>
          <w:ilvl w:val="1"/>
          <w:numId w:val="28"/>
        </w:numPr>
        <w:tabs>
          <w:tab w:val="left" w:pos="0"/>
        </w:tabs>
        <w:spacing w:line="360" w:lineRule="auto"/>
        <w:ind w:left="0" w:firstLine="720"/>
        <w:jc w:val="both"/>
        <w:rPr>
          <w:kern w:val="3"/>
        </w:rPr>
      </w:pPr>
      <w:r w:rsidRPr="00751EEA">
        <w:rPr>
          <w:kern w:val="3"/>
        </w:rPr>
        <w:t xml:space="preserve"> Pakeisti 22 punktą ir jį išdėstyti taip:</w:t>
      </w:r>
    </w:p>
    <w:p w14:paraId="15F1642C" w14:textId="6ED77175" w:rsidR="002E4843" w:rsidRPr="00751EEA" w:rsidRDefault="002E4843" w:rsidP="009B3871">
      <w:pPr>
        <w:tabs>
          <w:tab w:val="left" w:pos="0"/>
        </w:tabs>
        <w:spacing w:line="360" w:lineRule="auto"/>
        <w:ind w:firstLine="720"/>
        <w:jc w:val="both"/>
      </w:pPr>
      <w:r w:rsidRPr="00751EEA">
        <w:t xml:space="preserve">„22. Patikėjimo teisė į perduodamą savivaldybės turtą atsiranda nuo Savivaldybės turto perdavimo-priėmimo akto pasirašymo dienos arba nuo Savivaldybės turto patikėjimo sutarties sudarymo dienos, jeigu joje nustatyta, kad ši sutartis taip pat yra ir perdavimo-priėmimo aktas. </w:t>
      </w:r>
    </w:p>
    <w:p w14:paraId="689C9A37" w14:textId="77777777" w:rsidR="002E4843" w:rsidRPr="00751EEA" w:rsidRDefault="002E4843" w:rsidP="009B3871">
      <w:pPr>
        <w:tabs>
          <w:tab w:val="left" w:pos="0"/>
        </w:tabs>
        <w:spacing w:line="360" w:lineRule="auto"/>
        <w:ind w:firstLine="720"/>
        <w:jc w:val="both"/>
      </w:pPr>
      <w:r w:rsidRPr="00751EEA">
        <w:t xml:space="preserve">Perduodant Savivaldybės turtą, kurio patikėjimo teise nevaldo jokia kita Savivaldybės institucija, įstaiga, įmonė ar organizacija, patikėjimo teisė į perduodamą savivaldybės turtą atsiranda nuo sprendimo dėl savivaldybės turto perdavimo patikėjimo teise įsigaliojimo dienos, aktą pasirašo Tarybos sprendimu įgaliotas asmuo per 15 darbo dienų nuo Tarybos sprendimo įsigaliojimo dienos. </w:t>
      </w:r>
    </w:p>
    <w:p w14:paraId="5AD50C97" w14:textId="77777777" w:rsidR="002E4843" w:rsidRPr="00751EEA" w:rsidRDefault="002E4843" w:rsidP="009B3871">
      <w:pPr>
        <w:spacing w:line="360" w:lineRule="auto"/>
        <w:ind w:firstLine="720"/>
        <w:jc w:val="both"/>
      </w:pPr>
      <w:r w:rsidRPr="00751EEA">
        <w:t>Kai Savivaldybės turtas perduodamas iš vienos institucijos, įstaigos, įmonės ar organizacijos kitai, perdavimo-priėmimo aktą pasirašo šių institucijų, įstaigų, įmonių ar organizacijų vadovai ar jų įgalioti asmenys.“</w:t>
      </w:r>
    </w:p>
    <w:p w14:paraId="3A50EA2D" w14:textId="77777777" w:rsidR="002E4843" w:rsidRPr="009B3871" w:rsidRDefault="002E4843" w:rsidP="009B3871">
      <w:pPr>
        <w:pStyle w:val="Pagrindinistekstas"/>
        <w:numPr>
          <w:ilvl w:val="1"/>
          <w:numId w:val="28"/>
        </w:numPr>
        <w:spacing w:line="360" w:lineRule="auto"/>
        <w:ind w:left="0" w:firstLine="720"/>
        <w:rPr>
          <w:bCs w:val="0"/>
        </w:rPr>
      </w:pPr>
      <w:r w:rsidRPr="00751EEA">
        <w:rPr>
          <w:bCs w:val="0"/>
          <w:kern w:val="3"/>
        </w:rPr>
        <w:lastRenderedPageBreak/>
        <w:t>Pakeisti VI skyrių ir jį išdėstyti taip:</w:t>
      </w:r>
    </w:p>
    <w:p w14:paraId="51DB9858" w14:textId="77777777" w:rsidR="009B3871" w:rsidRPr="00751EEA" w:rsidRDefault="009B3871" w:rsidP="009B3871">
      <w:pPr>
        <w:pStyle w:val="Pagrindinistekstas"/>
        <w:spacing w:line="360" w:lineRule="auto"/>
        <w:ind w:left="720"/>
        <w:rPr>
          <w:bCs w:val="0"/>
        </w:rPr>
      </w:pPr>
    </w:p>
    <w:p w14:paraId="4D349AB6" w14:textId="77777777" w:rsidR="002E4843" w:rsidRPr="00751EEA" w:rsidRDefault="002E4843" w:rsidP="009B3871">
      <w:pPr>
        <w:pStyle w:val="Sraopastraipa"/>
        <w:ind w:left="0"/>
        <w:jc w:val="center"/>
        <w:rPr>
          <w:b/>
        </w:rPr>
      </w:pPr>
      <w:r w:rsidRPr="00751EEA">
        <w:rPr>
          <w:b/>
        </w:rPr>
        <w:t>„VI SKYRIUS</w:t>
      </w:r>
    </w:p>
    <w:p w14:paraId="76201433" w14:textId="77777777" w:rsidR="002E4843" w:rsidRDefault="002E4843" w:rsidP="009B3871">
      <w:pPr>
        <w:tabs>
          <w:tab w:val="left" w:pos="709"/>
        </w:tabs>
        <w:jc w:val="center"/>
        <w:rPr>
          <w:b/>
        </w:rPr>
      </w:pPr>
      <w:r w:rsidRPr="00751EEA">
        <w:rPr>
          <w:b/>
        </w:rPr>
        <w:t>SAVIVALDYBĖS TURTO VALDYMAS, NAUDOJIMAS IR DISPONAVIMAS JUO PATIKĖJIMO TEISE</w:t>
      </w:r>
    </w:p>
    <w:p w14:paraId="5BB72060" w14:textId="77777777" w:rsidR="009B3871" w:rsidRPr="009B3871" w:rsidRDefault="009B3871" w:rsidP="009B3871">
      <w:pPr>
        <w:tabs>
          <w:tab w:val="left" w:pos="709"/>
        </w:tabs>
        <w:jc w:val="center"/>
        <w:rPr>
          <w:b/>
          <w:sz w:val="20"/>
          <w:szCs w:val="20"/>
        </w:rPr>
      </w:pPr>
    </w:p>
    <w:p w14:paraId="47B3F1CC" w14:textId="543039B0" w:rsidR="002E4843" w:rsidRPr="00751EEA" w:rsidRDefault="002E4843" w:rsidP="009B3871">
      <w:pPr>
        <w:pStyle w:val="Sraopastraipa"/>
        <w:tabs>
          <w:tab w:val="left" w:pos="0"/>
        </w:tabs>
        <w:spacing w:line="360" w:lineRule="auto"/>
        <w:ind w:left="0" w:firstLine="720"/>
        <w:jc w:val="both"/>
      </w:pPr>
      <w:r w:rsidRPr="00751EEA">
        <w:t>23</w:t>
      </w:r>
      <w:r w:rsidR="000E4B7D" w:rsidRPr="00751EEA">
        <w:t>.</w:t>
      </w:r>
      <w:r w:rsidRPr="00751EEA">
        <w:t xml:space="preserve"> Turto valdytojas per 15 darbo dienų nuo turto, kuris registruojamas viešuose registruose perdavimo-priėmimo akto pasirašymo, įregistruoja daiktines teises viešuose registruose.</w:t>
      </w:r>
    </w:p>
    <w:p w14:paraId="5D4FEFF5" w14:textId="659AE7F1" w:rsidR="002E4843" w:rsidRPr="00751EEA" w:rsidRDefault="002E4843" w:rsidP="009B3871">
      <w:pPr>
        <w:tabs>
          <w:tab w:val="left" w:pos="0"/>
        </w:tabs>
        <w:spacing w:line="360" w:lineRule="auto"/>
        <w:ind w:firstLine="720"/>
        <w:jc w:val="both"/>
      </w:pPr>
      <w:r w:rsidRPr="00751EEA">
        <w:t>24. Turto valdytojas, nurodytas šio Aprašo 5.3 ir 5.4 papunkčiuose, savo lėšomis per 10 darbo dienų nuo Turto patikėjimo sutarties pasirašymo dienos apdraudžia gaunamą turtą Savivaldybės naudai nuo žalos, kuri gali būti padaryta dėl ugnies, vandens, gamtos jėgų, vagysčių ir kitų draudiminių įvykių.</w:t>
      </w:r>
    </w:p>
    <w:p w14:paraId="5EB56377" w14:textId="77777777" w:rsidR="002E4843" w:rsidRPr="00751EEA" w:rsidRDefault="002E4843" w:rsidP="009B3871">
      <w:pPr>
        <w:spacing w:line="360" w:lineRule="auto"/>
        <w:ind w:firstLine="720"/>
        <w:jc w:val="both"/>
      </w:pPr>
      <w:r w:rsidRPr="00751EEA">
        <w:t xml:space="preserve">25. Turto valdytojai, išskyrus nurodytus šio Aprašo 5.3 papunktyje, turi teisę priimti sprendimus, susijusius su patikėjimo teise valdomo savivaldybių turto valdymu, naudojimu ir disponavimu juo, išskyrus sprendimus, susijusius su šio turto perleidimu kitų asmenų nuosavybėn ar su daiktinių teisių į jį suvaržymu, jeigu šiame ir kituose įstatymuose nenustatyta kitaip. </w:t>
      </w:r>
    </w:p>
    <w:p w14:paraId="6FB5C7C9" w14:textId="77777777" w:rsidR="002E4843" w:rsidRPr="00751EEA" w:rsidRDefault="002E4843" w:rsidP="009B3871">
      <w:pPr>
        <w:spacing w:line="360" w:lineRule="auto"/>
        <w:ind w:firstLine="720"/>
        <w:jc w:val="both"/>
      </w:pPr>
      <w:r w:rsidRPr="00751EEA">
        <w:t>26. Subjektas, turintis teisę priimti sprendimus dėl savivaldybės turto perdavimo patikėjimo teise, savo sprendime dėl savivaldybės turto perdavimo patikėjimo teise turi teisę nustatyti ir kitas patikėto savivaldybės turto valdymo, naudojimo ir disponavimo juo sąlygas bei apribojimus.</w:t>
      </w:r>
    </w:p>
    <w:p w14:paraId="2BBE5804" w14:textId="4ACB73FD" w:rsidR="002E4843" w:rsidRPr="00751EEA" w:rsidRDefault="002E4843" w:rsidP="009B3871">
      <w:pPr>
        <w:spacing w:line="360" w:lineRule="auto"/>
        <w:ind w:firstLine="720"/>
        <w:jc w:val="both"/>
      </w:pPr>
      <w:r w:rsidRPr="00751EEA">
        <w:t>27. Subjektai, nurodyti šio Aprašo 5.3 papunktyje, kuriems Savivaldybės turtas perduodamas pagal turto patikėjimo sutartį, negali šio turto perduoti nuosavybės teise kitiems asmenims, jo įkeisti ar kitaip suvaržyti daiktinių teisų į jį, juo garantuoti, laiduoti ar kitokiu būdu juo užtikrinti savo ir kitų asmenų prievolių įvykdymą, jo išnuomoti, suteikti panaudos pagrindais ar perduoti jį kitiems asmenims naudotis kitu būdu</w:t>
      </w:r>
      <w:r w:rsidR="00561B4D" w:rsidRPr="00751EEA">
        <w:t>, išskyrus įstatymuose nustatytus atvejus</w:t>
      </w:r>
      <w:r w:rsidRPr="00751EEA">
        <w:t>. Šis turtas gali būti panaudojamas tik savivaldybės funkcijoms įgyvendinti.</w:t>
      </w:r>
    </w:p>
    <w:p w14:paraId="40435DCE" w14:textId="6A774585" w:rsidR="002E4843" w:rsidRPr="00751EEA" w:rsidRDefault="002E4843" w:rsidP="009B3871">
      <w:pPr>
        <w:tabs>
          <w:tab w:val="left" w:pos="0"/>
        </w:tabs>
        <w:spacing w:line="360" w:lineRule="auto"/>
        <w:ind w:firstLine="720"/>
        <w:jc w:val="both"/>
      </w:pPr>
      <w:r w:rsidRPr="00751EEA">
        <w:t xml:space="preserve">28. Turto patikėjimo sutartyje gali būti nustatyti ir kiti Savivaldybės tarybos sprendime nustatyti patikėjimo teisės subjekto (Turto valdytojo) teisių dėl turto valdymo, naudojimo ir disponavimo juo apribojimai. Savivaldybės institucija ar įstaiga, sudariusi turto patikėjimo sutartį, turi prižiūrėti, kad sutartis būtų tinkami vykdoma. </w:t>
      </w:r>
    </w:p>
    <w:p w14:paraId="73728532" w14:textId="08EA3703" w:rsidR="002E4843" w:rsidRPr="00751EEA" w:rsidRDefault="002E4843" w:rsidP="009B3871">
      <w:pPr>
        <w:tabs>
          <w:tab w:val="left" w:pos="0"/>
        </w:tabs>
        <w:spacing w:line="360" w:lineRule="auto"/>
        <w:ind w:firstLine="720"/>
        <w:jc w:val="both"/>
      </w:pPr>
      <w:r w:rsidRPr="00751EEA">
        <w:t>29. Pasibaigus turto patikėjimo sutarčiai, juridinis asmuo (Turto valdytojas) privalo grąžinti patikėjimo teise perduotą turtą perdavimo-priėmimo aktu per 5 (penkias) darbo dienas nuo sutarties pabaigos tokios būklės, kokios jam šis turtas buvo perduotas, atsižvelgiant į normalų susidėvėjimą, su visais atliktais pagerinimo elementais, neatskiriamais nuo Savivaldybės turto. Pasibaigus turto patikėjimo sutarčiai, turtą patikėjimo teise valdo, naudoja ir disponuoja juo sutartį pasirašiusi Savivaldybės institucija ar įstaiga.</w:t>
      </w:r>
    </w:p>
    <w:p w14:paraId="0B6CB572" w14:textId="1C4D3426" w:rsidR="002E4843" w:rsidRPr="00751EEA" w:rsidRDefault="002E4843" w:rsidP="009B3871">
      <w:pPr>
        <w:tabs>
          <w:tab w:val="left" w:pos="0"/>
        </w:tabs>
        <w:spacing w:line="360" w:lineRule="auto"/>
        <w:ind w:firstLine="720"/>
        <w:jc w:val="both"/>
      </w:pPr>
      <w:r w:rsidRPr="00751EEA">
        <w:lastRenderedPageBreak/>
        <w:t>30. Turto valdytojas privalo sudaryti sąlygas patikėtojo atstovui tikrinti, ar perduotas Savivaldybės turtas naudojamas pagal paskirtį ir sutartį (jei turtas perduotas pagal patikėjimo sutartį).</w:t>
      </w:r>
    </w:p>
    <w:p w14:paraId="647987A4" w14:textId="58D66946" w:rsidR="002E4843" w:rsidRPr="00751EEA" w:rsidRDefault="002E4843" w:rsidP="009B3871">
      <w:pPr>
        <w:tabs>
          <w:tab w:val="left" w:pos="0"/>
        </w:tabs>
        <w:spacing w:line="360" w:lineRule="auto"/>
        <w:ind w:firstLine="720"/>
        <w:jc w:val="both"/>
      </w:pPr>
      <w:r w:rsidRPr="00751EEA">
        <w:t>31. Turto valdytojas privalo užtikrinti ir vykdyti tinkamą patikėjimo teise valdomo turto priežiūrą:</w:t>
      </w:r>
    </w:p>
    <w:p w14:paraId="25558562" w14:textId="198BAB2B" w:rsidR="002E4843" w:rsidRPr="00751EEA" w:rsidRDefault="002E4843" w:rsidP="009B3871">
      <w:pPr>
        <w:spacing w:line="360" w:lineRule="auto"/>
        <w:ind w:firstLine="720"/>
        <w:jc w:val="both"/>
      </w:pPr>
      <w:r w:rsidRPr="00751EEA">
        <w:t>31.1. naudoti patikėjimo teise perduotą turtą pagal tiesioginę paskirtį ir sutartį (jeigu turtas perduotas pagal patikėjimo sutartį), griežtai laikytis šiam turtui keliamų priešgaisrinės saugos, sandėliavimo, sanitarinių ir techninių taisyklių;</w:t>
      </w:r>
    </w:p>
    <w:p w14:paraId="5CEABC2B" w14:textId="1E325901" w:rsidR="002E4843" w:rsidRPr="00751EEA" w:rsidRDefault="002E4843" w:rsidP="009B3871">
      <w:pPr>
        <w:spacing w:line="360" w:lineRule="auto"/>
        <w:ind w:firstLine="720"/>
        <w:jc w:val="both"/>
      </w:pPr>
      <w:r w:rsidRPr="00751EEA">
        <w:t>31.2. tvarkyti ir prižiūrėti patikėjimo teise valdomų nekilnojamųjų turto objektų bendrąsias konstrukcijas, komunikacijas, vidų ir išorę bei užtikrinti jų tinkamą funkcionavimą ir estetinę išvaizdą;</w:t>
      </w:r>
    </w:p>
    <w:p w14:paraId="3441A6F9" w14:textId="0C8D40AD" w:rsidR="002E4843" w:rsidRPr="00751EEA" w:rsidRDefault="002E4843" w:rsidP="009B3871">
      <w:pPr>
        <w:tabs>
          <w:tab w:val="left" w:pos="0"/>
        </w:tabs>
        <w:spacing w:line="360" w:lineRule="auto"/>
        <w:ind w:firstLine="720"/>
        <w:jc w:val="both"/>
      </w:pPr>
      <w:r w:rsidRPr="00751EEA">
        <w:t>31.3. organizuoti ir atlikti patikėjimo teise valdomo turto paprastąjį ir kapitalinį remontą;</w:t>
      </w:r>
    </w:p>
    <w:p w14:paraId="55AF60C4" w14:textId="21F6E100" w:rsidR="002E4843" w:rsidRPr="00751EEA" w:rsidRDefault="002E4843" w:rsidP="009B3871">
      <w:pPr>
        <w:tabs>
          <w:tab w:val="left" w:pos="0"/>
        </w:tabs>
        <w:spacing w:line="360" w:lineRule="auto"/>
        <w:ind w:firstLine="720"/>
        <w:jc w:val="both"/>
      </w:pPr>
      <w:r w:rsidRPr="00751EEA">
        <w:t>31.4. atlikus nekilnojamojo turto remontą, perplanavimą, teisė aktų nustatyta tvarka organizuoti nekilnojamojo turto kadastro duomenų bylos tikslinimą. Jei kadastro duomenų byla nesuformuota, organizuoti nekilnojamojo turto kadastro duomenų bylos suformavimą;</w:t>
      </w:r>
    </w:p>
    <w:p w14:paraId="442035E4" w14:textId="172280AA" w:rsidR="002E4843" w:rsidRPr="00751EEA" w:rsidRDefault="002E4843" w:rsidP="009B3871">
      <w:pPr>
        <w:tabs>
          <w:tab w:val="left" w:pos="0"/>
        </w:tabs>
        <w:spacing w:line="360" w:lineRule="auto"/>
        <w:ind w:firstLine="720"/>
        <w:jc w:val="both"/>
      </w:pPr>
      <w:r w:rsidRPr="00751EEA">
        <w:t>31.5. organizuoti nekilnojamojo turto užimamo žemės sklypo kadastrinių matavimų atlikimą ir žemės sklypo įregistravimą Nekilnojamojo turto registre bei žemės sklypo panaudos sutarties sudarymą;</w:t>
      </w:r>
    </w:p>
    <w:p w14:paraId="22C03AE1" w14:textId="21AEAE0F" w:rsidR="002E4843" w:rsidRPr="00751EEA" w:rsidRDefault="002E4843" w:rsidP="009B3871">
      <w:pPr>
        <w:tabs>
          <w:tab w:val="left" w:pos="0"/>
        </w:tabs>
        <w:spacing w:line="360" w:lineRule="auto"/>
        <w:ind w:firstLine="720"/>
        <w:jc w:val="both"/>
      </w:pPr>
      <w:r w:rsidRPr="00751EEA">
        <w:t>31.6. per 15 darbo dienų nuo Turto perdavimo-priėmimo akto ar Turto patikėjimo sutarties pasirašymo sudaryti su atitinkamomis įmonėmis sutartis dėl atsiskaitymo už turto eksploatavimą, komunalines ir ryšių paslaugas ir mokėti mokesčius pagal šias sutartis;</w:t>
      </w:r>
    </w:p>
    <w:p w14:paraId="439F956A" w14:textId="4558470C" w:rsidR="002E4843" w:rsidRPr="00751EEA" w:rsidRDefault="002E4843" w:rsidP="009B3871">
      <w:pPr>
        <w:tabs>
          <w:tab w:val="left" w:pos="0"/>
        </w:tabs>
        <w:spacing w:line="360" w:lineRule="auto"/>
        <w:ind w:firstLine="720"/>
        <w:jc w:val="both"/>
      </w:pPr>
      <w:r w:rsidRPr="00751EEA">
        <w:t xml:space="preserve">31.7. užtikrinti tinkamą patikėjimo teise valdomo turto apsaugą. </w:t>
      </w:r>
    </w:p>
    <w:p w14:paraId="5C33EEE1" w14:textId="3491899B" w:rsidR="002E4843" w:rsidRPr="00751EEA" w:rsidRDefault="002E4843" w:rsidP="009B3871">
      <w:pPr>
        <w:spacing w:line="360" w:lineRule="auto"/>
        <w:ind w:firstLine="720"/>
        <w:jc w:val="both"/>
      </w:pPr>
      <w:r w:rsidRPr="00751EEA">
        <w:t>32. Turto valdytojai:</w:t>
      </w:r>
    </w:p>
    <w:p w14:paraId="4F6012BE" w14:textId="32A8F001" w:rsidR="002E4843" w:rsidRPr="00751EEA" w:rsidRDefault="002E4843" w:rsidP="009B3871">
      <w:pPr>
        <w:spacing w:line="360" w:lineRule="auto"/>
        <w:ind w:firstLine="720"/>
        <w:jc w:val="both"/>
      </w:pPr>
      <w:r w:rsidRPr="00751EEA">
        <w:t xml:space="preserve">32.1. gali atlikti nekilnojamojo turto arba jo dalies perplanavimą, paskirties keitimą, griovimą tik gavę Tarybos sutikimą;  </w:t>
      </w:r>
    </w:p>
    <w:p w14:paraId="33BBD72B" w14:textId="7A095509" w:rsidR="002E4843" w:rsidRPr="00751EEA" w:rsidRDefault="002E4843" w:rsidP="009B3871">
      <w:pPr>
        <w:spacing w:line="360" w:lineRule="auto"/>
        <w:ind w:firstLine="720"/>
        <w:jc w:val="both"/>
      </w:pPr>
      <w:r w:rsidRPr="00751EEA">
        <w:t xml:space="preserve">32.2. atlikę Savivaldybės nekilnojamojo turto perplanavimą ar pertvarkymą, paskirties keitimą, tai privalo įforminti teisės aktų nustatyta tvarka. Turto valdytojas yra įgaliotas teisės aktų nustatyta tvarka pasirašyti deklaracijas apie statybos užbaigimą/paskirties keitimą ir jas teikti valstybės įmonei Registrų centrui, registruoti naujus nekilnojamuosius daiktus. Turto valdytojas, atlikęs nekilnojamojo turto griovimo darbus, turi juos išregistruoti iš nekilnojamojo turto registro.  </w:t>
      </w:r>
    </w:p>
    <w:p w14:paraId="483A65C9" w14:textId="41453C09" w:rsidR="002E4843" w:rsidRPr="00751EEA" w:rsidRDefault="002E4843" w:rsidP="009B3871">
      <w:pPr>
        <w:tabs>
          <w:tab w:val="left" w:pos="0"/>
        </w:tabs>
        <w:spacing w:line="360" w:lineRule="auto"/>
        <w:ind w:firstLine="720"/>
        <w:jc w:val="both"/>
      </w:pPr>
      <w:r w:rsidRPr="00751EEA">
        <w:t>33. Jeigu Turto valdytojas neprižiūri patikėjimo teise valdomo turto ir taip yra bloginama šio turto būklė, patikėtojas gali imtis veiksmų dėl šio turto perėmimo iš patikėtinio ir reikalauti atlyginti nuostolius, jeigu dėl nepriežiūros jis sugedo ar buvo sugadintas.</w:t>
      </w:r>
    </w:p>
    <w:p w14:paraId="035FAFB5" w14:textId="181CFE5D" w:rsidR="002E4843" w:rsidRPr="00751EEA" w:rsidRDefault="002E4843" w:rsidP="009B3871">
      <w:pPr>
        <w:tabs>
          <w:tab w:val="left" w:pos="0"/>
        </w:tabs>
        <w:spacing w:line="360" w:lineRule="auto"/>
        <w:ind w:firstLine="720"/>
        <w:jc w:val="both"/>
      </w:pPr>
      <w:r w:rsidRPr="00751EEA">
        <w:t>34. Jeigu Turto valdytojas nebenaudoja turto ar jo dalies, jis inicijuoja turto grąžinimo procedūras teisės aktų nustatyta tvarka.</w:t>
      </w:r>
    </w:p>
    <w:p w14:paraId="08E46483" w14:textId="2B56E823" w:rsidR="002E4843" w:rsidRPr="00751EEA" w:rsidRDefault="002E4843" w:rsidP="009B3871">
      <w:pPr>
        <w:tabs>
          <w:tab w:val="left" w:pos="0"/>
        </w:tabs>
        <w:spacing w:line="360" w:lineRule="auto"/>
        <w:ind w:firstLine="720"/>
        <w:jc w:val="both"/>
      </w:pPr>
      <w:r w:rsidRPr="00751EEA">
        <w:lastRenderedPageBreak/>
        <w:t>35. Turto valdytojai sandorius, susijusius su jam perduotu patikėjimo teise Savivaldybės turtu, sudaro savo vardu, tačiau jis privalo nurodyti, kad veikia turto patikėjimo teise.</w:t>
      </w:r>
    </w:p>
    <w:p w14:paraId="3CF09A15" w14:textId="0873383F" w:rsidR="002E4843" w:rsidRPr="00751EEA" w:rsidRDefault="002E4843" w:rsidP="009B3871">
      <w:pPr>
        <w:tabs>
          <w:tab w:val="left" w:pos="0"/>
        </w:tabs>
        <w:spacing w:line="360" w:lineRule="auto"/>
        <w:ind w:firstLine="720"/>
        <w:jc w:val="both"/>
      </w:pPr>
      <w:r w:rsidRPr="00751EEA">
        <w:t>36. Šio Aprašo 5.1, 5.2 ir 5.4 papunkčiuose nurodyti Turto valdytojai patikėjimo teise valdomą, naudojamą ir disponuojamą Savivaldybės turtą gali:</w:t>
      </w:r>
    </w:p>
    <w:p w14:paraId="7553DCB6" w14:textId="474180EF" w:rsidR="002E4843" w:rsidRPr="00751EEA" w:rsidRDefault="002E4843" w:rsidP="009B3871">
      <w:pPr>
        <w:tabs>
          <w:tab w:val="left" w:pos="0"/>
        </w:tabs>
        <w:spacing w:line="360" w:lineRule="auto"/>
        <w:ind w:firstLine="720"/>
        <w:jc w:val="both"/>
      </w:pPr>
      <w:r w:rsidRPr="00751EEA">
        <w:t>36.1. nuomoti, vadovaujantis Anykščių rajono savivaldybės ilgalaikio materialiojo turto viešo nuomos konkurso ir nuomos be konkurso organizavimo ir vykdymo tvarkos aprašu bei Nuompinigių už Anykščių rajono savivaldybės ilgalaikio ir trumpalaikio materialiojo turto nuomą skaičiavimo tvarka, patvirtintomis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p>
    <w:p w14:paraId="2D471E17" w14:textId="36FC2592" w:rsidR="002E4843" w:rsidRPr="00751EEA" w:rsidRDefault="002E4843" w:rsidP="009B3871">
      <w:pPr>
        <w:tabs>
          <w:tab w:val="left" w:pos="0"/>
        </w:tabs>
        <w:spacing w:line="360" w:lineRule="auto"/>
        <w:ind w:firstLine="720"/>
        <w:jc w:val="both"/>
      </w:pPr>
      <w:r w:rsidRPr="00751EEA">
        <w:t>36.2 perduoti pagal panaudą, vadovaujantis Anykščių rajono savivaldybės turto perdavimo panaudos pagrindais laikinai neatlygintinai valdyti ir naudotis tvarkos aprašu, patvirtintu Anykščių rajono savivaldybės tarybos 2020 m. vasario 27 d. sprendimu Nr. 1-TS-68 „Dėl Anykščių rajono savivaldybės turto perdavimo panaudos pagrindais neatlygintinai valdyti ir naudotis tvarkos aprašo patvirtinimo“.</w:t>
      </w:r>
    </w:p>
    <w:p w14:paraId="41BC098D" w14:textId="01915179" w:rsidR="002E4843" w:rsidRPr="00751EEA" w:rsidRDefault="002E4843" w:rsidP="009B3871">
      <w:pPr>
        <w:tabs>
          <w:tab w:val="left" w:pos="0"/>
        </w:tabs>
        <w:spacing w:line="360" w:lineRule="auto"/>
        <w:ind w:firstLine="720"/>
        <w:jc w:val="both"/>
      </w:pPr>
      <w:r w:rsidRPr="00751EEA">
        <w:t>3</w:t>
      </w:r>
      <w:r w:rsidR="000E4B7D" w:rsidRPr="00751EEA">
        <w:t>7</w:t>
      </w:r>
      <w:r w:rsidRPr="00751EEA">
        <w:t xml:space="preserve">. Savivaldybei nuosavybės teise priklausantį turtą apskaito savivaldybės biudžetinės įstaigos, viešosios įstaigos, įmonės ir organizacijos pagal Viešojo sektoriaus apskaitos ir finansinės atskaitomybės standartus (VSAFAS) ir kitus apskaitos tvarkymą reglamentuojančius teisės aktus.      </w:t>
      </w:r>
    </w:p>
    <w:p w14:paraId="65C72B74" w14:textId="7B9AF095" w:rsidR="002E4843" w:rsidRPr="00751EEA" w:rsidRDefault="002E4843" w:rsidP="009B3871">
      <w:pPr>
        <w:spacing w:line="360" w:lineRule="auto"/>
        <w:ind w:firstLine="720"/>
        <w:jc w:val="both"/>
      </w:pPr>
      <w:r w:rsidRPr="00751EEA">
        <w:t>3</w:t>
      </w:r>
      <w:r w:rsidR="000E4B7D" w:rsidRPr="00751EEA">
        <w:t>8</w:t>
      </w:r>
      <w:r w:rsidRPr="00751EEA">
        <w:t>. Patikėjimo teise perduoto turto naudojimo, patikėjimo sutarties sąlygų vykdymo kontrolę vykdo Savivaldybės turtą perdavęs (sutartį sudaręs) subjektas.“</w:t>
      </w:r>
    </w:p>
    <w:p w14:paraId="24DAFB0D" w14:textId="7659313A" w:rsidR="002E4843" w:rsidRPr="00751EEA" w:rsidRDefault="002E4843" w:rsidP="009B3871">
      <w:pPr>
        <w:pStyle w:val="Pagrindinistekstas"/>
        <w:numPr>
          <w:ilvl w:val="1"/>
          <w:numId w:val="28"/>
        </w:numPr>
        <w:spacing w:line="360" w:lineRule="auto"/>
        <w:ind w:left="0" w:firstLine="720"/>
        <w:rPr>
          <w:bCs w:val="0"/>
        </w:rPr>
      </w:pPr>
      <w:r w:rsidRPr="00751EEA">
        <w:rPr>
          <w:bCs w:val="0"/>
        </w:rPr>
        <w:t xml:space="preserve"> Buvusius 38, 39, 40, 41, 42, 43 ir 44 punktus laikyti atitinkamai </w:t>
      </w:r>
      <w:r w:rsidR="000E4B7D" w:rsidRPr="00751EEA">
        <w:rPr>
          <w:bCs w:val="0"/>
        </w:rPr>
        <w:t xml:space="preserve">39, </w:t>
      </w:r>
      <w:r w:rsidRPr="00751EEA">
        <w:rPr>
          <w:bCs w:val="0"/>
        </w:rPr>
        <w:t>40, 41, 42, 43, 44</w:t>
      </w:r>
      <w:r w:rsidR="000E4B7D" w:rsidRPr="00751EEA">
        <w:rPr>
          <w:bCs w:val="0"/>
        </w:rPr>
        <w:t xml:space="preserve"> ir</w:t>
      </w:r>
      <w:r w:rsidRPr="00751EEA">
        <w:rPr>
          <w:bCs w:val="0"/>
        </w:rPr>
        <w:t xml:space="preserve"> 4</w:t>
      </w:r>
      <w:r w:rsidR="000E4B7D" w:rsidRPr="00751EEA">
        <w:rPr>
          <w:bCs w:val="0"/>
        </w:rPr>
        <w:t>5</w:t>
      </w:r>
      <w:r w:rsidRPr="00751EEA">
        <w:rPr>
          <w:bCs w:val="0"/>
        </w:rPr>
        <w:t xml:space="preserve"> punktais.</w:t>
      </w:r>
    </w:p>
    <w:p w14:paraId="7FDDE980" w14:textId="77777777" w:rsidR="002E4843" w:rsidRPr="00751EEA" w:rsidRDefault="002E4843" w:rsidP="009B3871">
      <w:pPr>
        <w:pStyle w:val="Pagrindinistekstas"/>
        <w:numPr>
          <w:ilvl w:val="0"/>
          <w:numId w:val="28"/>
        </w:numPr>
        <w:spacing w:line="360" w:lineRule="auto"/>
        <w:ind w:left="0" w:firstLine="720"/>
        <w:rPr>
          <w:bCs w:val="0"/>
        </w:rPr>
      </w:pPr>
      <w:r w:rsidRPr="00751EEA">
        <w:rPr>
          <w:bCs w:val="0"/>
        </w:rPr>
        <w:t>Pakeisti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turto perdavimo valdyti, naudoti ir disponuoti juo patikėjimo teise tvarkos aprašo patvirtinimo“, 3 priedą „Turto patikėjimo sutarties pavyzdinė forma“ ir jį išdėstyti nauja redakcija (pridedama).</w:t>
      </w:r>
    </w:p>
    <w:p w14:paraId="7F53D426" w14:textId="730BB866" w:rsidR="002E4843" w:rsidRPr="00751EEA" w:rsidRDefault="002E4843" w:rsidP="009B3871">
      <w:pPr>
        <w:pStyle w:val="Sraopastraipa"/>
        <w:numPr>
          <w:ilvl w:val="0"/>
          <w:numId w:val="28"/>
        </w:numPr>
        <w:spacing w:line="360" w:lineRule="auto"/>
        <w:ind w:left="0" w:firstLine="720"/>
        <w:jc w:val="both"/>
      </w:pPr>
      <w:r w:rsidRPr="00751EEA">
        <w:t>Nustatyti, kad šis sprendimas įsigalioja 2026 m. birželio 1 d.</w:t>
      </w:r>
    </w:p>
    <w:p w14:paraId="6CCC1B7F" w14:textId="6BDA2CB9" w:rsidR="007837F6" w:rsidRPr="00751EEA" w:rsidRDefault="002E4843" w:rsidP="009B3871">
      <w:pPr>
        <w:pStyle w:val="Pagrindinistekstas"/>
        <w:spacing w:line="360" w:lineRule="auto"/>
        <w:ind w:firstLine="720"/>
        <w:rPr>
          <w:bCs w:val="0"/>
        </w:rPr>
      </w:pPr>
      <w:r w:rsidRPr="00751EEA">
        <w:rPr>
          <w:bCs w:val="0"/>
        </w:rPr>
        <w:t xml:space="preserve">Šis sprendimas skelbiamas Teisės aktų registre ir Anykščių rajono savivaldybės interneto svetainėje </w:t>
      </w:r>
      <w:hyperlink r:id="rId9" w:history="1">
        <w:r w:rsidRPr="00751EEA">
          <w:rPr>
            <w:rStyle w:val="Hipersaitas"/>
            <w:bCs w:val="0"/>
            <w:color w:val="auto"/>
          </w:rPr>
          <w:t>www.anyksciai.lt</w:t>
        </w:r>
      </w:hyperlink>
      <w:r w:rsidR="009B3871">
        <w:rPr>
          <w:bCs w:val="0"/>
        </w:rPr>
        <w:t>.</w:t>
      </w:r>
    </w:p>
    <w:p w14:paraId="7795DC5A" w14:textId="77777777" w:rsidR="007837F6" w:rsidRPr="009B3871" w:rsidRDefault="007837F6" w:rsidP="002E4843">
      <w:pPr>
        <w:pStyle w:val="Pagrindinistekstas"/>
        <w:spacing w:line="360" w:lineRule="auto"/>
        <w:ind w:firstLine="851"/>
        <w:rPr>
          <w:bCs w:val="0"/>
          <w:szCs w:val="24"/>
        </w:rPr>
      </w:pPr>
    </w:p>
    <w:p w14:paraId="7019A6C8" w14:textId="77BEEED6" w:rsidR="009B3871" w:rsidRPr="009B3871" w:rsidRDefault="002E4843" w:rsidP="009B3871">
      <w:pPr>
        <w:pStyle w:val="Pagrindinistekstas"/>
        <w:spacing w:line="360" w:lineRule="auto"/>
        <w:rPr>
          <w:bCs w:val="0"/>
        </w:rPr>
      </w:pPr>
      <w:r w:rsidRPr="00751EEA">
        <w:rPr>
          <w:bCs w:val="0"/>
        </w:rPr>
        <w:t>Meras</w:t>
      </w:r>
      <w:r w:rsidRPr="00751EEA">
        <w:rPr>
          <w:bCs w:val="0"/>
        </w:rPr>
        <w:tab/>
      </w:r>
      <w:r w:rsidRPr="00751EEA">
        <w:rPr>
          <w:bCs w:val="0"/>
        </w:rPr>
        <w:tab/>
      </w:r>
      <w:r w:rsidRPr="00751EEA">
        <w:rPr>
          <w:bCs w:val="0"/>
        </w:rPr>
        <w:tab/>
      </w:r>
      <w:r w:rsidRPr="00751EEA">
        <w:rPr>
          <w:bCs w:val="0"/>
        </w:rPr>
        <w:tab/>
      </w:r>
      <w:r w:rsidRPr="00751EEA">
        <w:rPr>
          <w:bCs w:val="0"/>
        </w:rPr>
        <w:tab/>
      </w:r>
      <w:r w:rsidRPr="00751EEA">
        <w:rPr>
          <w:bCs w:val="0"/>
        </w:rPr>
        <w:tab/>
        <w:t>Kęstutis Tubis</w:t>
      </w:r>
      <w:r w:rsidR="009B3871">
        <w:rPr>
          <w:bCs w:val="0"/>
        </w:rPr>
        <w:br w:type="page"/>
      </w:r>
    </w:p>
    <w:p w14:paraId="3FA42918" w14:textId="77777777" w:rsidR="002E4843" w:rsidRPr="00751EEA" w:rsidRDefault="002E4843" w:rsidP="009B3871">
      <w:pPr>
        <w:ind w:firstLine="5387"/>
        <w:jc w:val="both"/>
      </w:pPr>
      <w:r w:rsidRPr="00751EEA">
        <w:lastRenderedPageBreak/>
        <w:t>Anykščių rajono savivaldybei nuosavybės</w:t>
      </w:r>
    </w:p>
    <w:p w14:paraId="17C956F6" w14:textId="77777777" w:rsidR="002E4843" w:rsidRPr="00751EEA" w:rsidRDefault="002E4843" w:rsidP="009B3871">
      <w:pPr>
        <w:ind w:firstLine="5387"/>
        <w:jc w:val="both"/>
      </w:pPr>
      <w:r w:rsidRPr="00751EEA">
        <w:t>teise priklausančio turto perdavimo valdyti,</w:t>
      </w:r>
    </w:p>
    <w:p w14:paraId="2219DBA8" w14:textId="77777777" w:rsidR="002E4843" w:rsidRPr="00751EEA" w:rsidRDefault="002E4843" w:rsidP="009B3871">
      <w:pPr>
        <w:ind w:firstLine="5387"/>
        <w:jc w:val="both"/>
      </w:pPr>
      <w:r w:rsidRPr="00751EEA">
        <w:t>naudoti ir disponuoti juo patikėjimo teise</w:t>
      </w:r>
    </w:p>
    <w:p w14:paraId="550C9006" w14:textId="77777777" w:rsidR="002E4843" w:rsidRPr="00751EEA" w:rsidRDefault="002E4843" w:rsidP="009B3871">
      <w:pPr>
        <w:ind w:firstLine="5387"/>
        <w:jc w:val="both"/>
      </w:pPr>
      <w:r w:rsidRPr="00751EEA">
        <w:t>tvarkos aprašo</w:t>
      </w:r>
    </w:p>
    <w:p w14:paraId="5DFE27C5" w14:textId="77777777" w:rsidR="002E4843" w:rsidRPr="00751EEA" w:rsidRDefault="002E4843" w:rsidP="002E4843">
      <w:pPr>
        <w:spacing w:line="360" w:lineRule="auto"/>
        <w:ind w:firstLine="5387"/>
        <w:jc w:val="both"/>
      </w:pPr>
      <w:r w:rsidRPr="00751EEA">
        <w:t>3 priedas</w:t>
      </w:r>
      <w:r w:rsidRPr="00751EEA">
        <w:rPr>
          <w:sz w:val="22"/>
          <w:szCs w:val="22"/>
        </w:rPr>
        <w:t xml:space="preserve">                                                        </w:t>
      </w:r>
    </w:p>
    <w:p w14:paraId="7A48987D" w14:textId="77777777" w:rsidR="002E4843" w:rsidRPr="00751EEA" w:rsidRDefault="002E4843" w:rsidP="002E4843">
      <w:pPr>
        <w:spacing w:line="360" w:lineRule="auto"/>
        <w:jc w:val="center"/>
      </w:pPr>
    </w:p>
    <w:p w14:paraId="4E0EF124" w14:textId="77777777" w:rsidR="002E4843" w:rsidRPr="00751EEA" w:rsidRDefault="002E4843" w:rsidP="002E4843">
      <w:pPr>
        <w:spacing w:line="360" w:lineRule="auto"/>
        <w:jc w:val="center"/>
      </w:pPr>
      <w:r w:rsidRPr="00751EEA">
        <w:rPr>
          <w:b/>
        </w:rPr>
        <w:t xml:space="preserve"> (Turto patikėjimo sutarties formos pavyzdinė forma</w:t>
      </w:r>
      <w:r w:rsidRPr="00751EEA">
        <w:t>)</w:t>
      </w:r>
    </w:p>
    <w:p w14:paraId="2E45C420" w14:textId="77777777" w:rsidR="002E4843" w:rsidRPr="00751EEA" w:rsidRDefault="002E4843" w:rsidP="002E4843">
      <w:pPr>
        <w:spacing w:line="360" w:lineRule="auto"/>
        <w:jc w:val="center"/>
      </w:pPr>
    </w:p>
    <w:p w14:paraId="4581D57E" w14:textId="77777777" w:rsidR="002E4843" w:rsidRPr="00751EEA" w:rsidRDefault="002E4843" w:rsidP="002E4843">
      <w:pPr>
        <w:spacing w:line="360" w:lineRule="auto"/>
        <w:jc w:val="center"/>
        <w:rPr>
          <w:b/>
        </w:rPr>
      </w:pPr>
      <w:r w:rsidRPr="00751EEA">
        <w:rPr>
          <w:b/>
        </w:rPr>
        <w:t>TURTO PATIKĖJIMO SUTARTIS</w:t>
      </w:r>
    </w:p>
    <w:p w14:paraId="20E822C2" w14:textId="77777777" w:rsidR="002E4843" w:rsidRPr="00751EEA" w:rsidRDefault="002E4843" w:rsidP="002E4843">
      <w:pPr>
        <w:spacing w:line="360" w:lineRule="auto"/>
        <w:ind w:left="720"/>
        <w:jc w:val="center"/>
      </w:pPr>
      <w:r w:rsidRPr="00751EEA">
        <w:t>___________ Nr. ______________</w:t>
      </w:r>
    </w:p>
    <w:p w14:paraId="048A3A1B" w14:textId="77777777" w:rsidR="002E4843" w:rsidRPr="00751EEA" w:rsidRDefault="002E4843" w:rsidP="002E4843">
      <w:pPr>
        <w:spacing w:line="360" w:lineRule="auto"/>
        <w:ind w:left="720"/>
        <w:jc w:val="center"/>
      </w:pPr>
      <w:r w:rsidRPr="00751EEA">
        <w:t>(data)</w:t>
      </w:r>
    </w:p>
    <w:p w14:paraId="45E3D82D" w14:textId="77777777" w:rsidR="002E4843" w:rsidRPr="00751EEA" w:rsidRDefault="002E4843" w:rsidP="002E4843">
      <w:pPr>
        <w:spacing w:line="360" w:lineRule="auto"/>
        <w:ind w:left="720"/>
        <w:jc w:val="center"/>
      </w:pPr>
      <w:r w:rsidRPr="00751EEA">
        <w:t>_____________________</w:t>
      </w:r>
    </w:p>
    <w:p w14:paraId="50E9234B" w14:textId="77777777" w:rsidR="002E4843" w:rsidRPr="00751EEA" w:rsidRDefault="002E4843" w:rsidP="002E4843">
      <w:pPr>
        <w:spacing w:line="360" w:lineRule="auto"/>
        <w:ind w:left="720"/>
      </w:pPr>
      <w:r w:rsidRPr="00751EEA">
        <w:t xml:space="preserve">                                                        (sudarymo vieta)</w:t>
      </w:r>
    </w:p>
    <w:p w14:paraId="1AFBD222" w14:textId="77777777" w:rsidR="002E4843" w:rsidRPr="00751EEA" w:rsidRDefault="002E4843" w:rsidP="002E4843">
      <w:pPr>
        <w:spacing w:line="360" w:lineRule="auto"/>
        <w:ind w:left="720"/>
        <w:jc w:val="both"/>
      </w:pPr>
    </w:p>
    <w:p w14:paraId="49B92CAE" w14:textId="77777777" w:rsidR="002E4843" w:rsidRPr="00751EEA" w:rsidRDefault="002E4843" w:rsidP="002E4843">
      <w:pPr>
        <w:spacing w:line="360" w:lineRule="auto"/>
        <w:jc w:val="both"/>
      </w:pPr>
      <w:r w:rsidRPr="00751EEA">
        <w:t>Patikėtojas_______________________________________________________________________,</w:t>
      </w:r>
    </w:p>
    <w:p w14:paraId="5FF3F03E" w14:textId="77777777" w:rsidR="002E4843" w:rsidRPr="00751EEA" w:rsidRDefault="002E4843" w:rsidP="002E4843">
      <w:pPr>
        <w:spacing w:line="360" w:lineRule="auto"/>
        <w:jc w:val="both"/>
      </w:pPr>
      <w:r w:rsidRPr="00751EEA">
        <w:t xml:space="preserve">                                      (turtą perduodančio juridinio asmens pavadinimas ir kodas)</w:t>
      </w:r>
    </w:p>
    <w:p w14:paraId="2C545CFB" w14:textId="77777777" w:rsidR="002E4843" w:rsidRPr="00751EEA" w:rsidRDefault="002E4843" w:rsidP="002E4843">
      <w:pPr>
        <w:spacing w:line="360" w:lineRule="auto"/>
        <w:jc w:val="both"/>
      </w:pPr>
      <w:r w:rsidRPr="00751EEA">
        <w:t xml:space="preserve">toliau vadinamas Patikėtoju, pagal __________________________________________________  </w:t>
      </w:r>
    </w:p>
    <w:p w14:paraId="3B7FD696" w14:textId="77777777" w:rsidR="002E4843" w:rsidRPr="00751EEA" w:rsidRDefault="002E4843" w:rsidP="002E4843">
      <w:pPr>
        <w:spacing w:line="360" w:lineRule="auto"/>
        <w:jc w:val="both"/>
      </w:pPr>
      <w:r w:rsidRPr="00751EEA">
        <w:t xml:space="preserve">                                                      (įstatymas, juridinio asmens steigimo dokumentai,</w:t>
      </w:r>
    </w:p>
    <w:p w14:paraId="32580452" w14:textId="77777777" w:rsidR="002E4843" w:rsidRPr="00751EEA" w:rsidRDefault="002E4843" w:rsidP="002E4843">
      <w:pPr>
        <w:spacing w:line="360" w:lineRule="auto"/>
        <w:jc w:val="both"/>
      </w:pPr>
      <w:r w:rsidRPr="00751EEA">
        <w:t>______________________________________________________________________________</w:t>
      </w:r>
    </w:p>
    <w:p w14:paraId="75AA90BB" w14:textId="77777777" w:rsidR="002E4843" w:rsidRPr="00751EEA" w:rsidRDefault="002E4843" w:rsidP="002E4843">
      <w:pPr>
        <w:spacing w:line="360" w:lineRule="auto"/>
        <w:jc w:val="both"/>
      </w:pPr>
      <w:r w:rsidRPr="00751EEA">
        <w:t>įgaliojimas – dokumento pavadinimas, numeris, data)</w:t>
      </w:r>
    </w:p>
    <w:p w14:paraId="2B7F590F" w14:textId="77777777" w:rsidR="002E4843" w:rsidRPr="00751EEA" w:rsidRDefault="002E4843" w:rsidP="002E4843">
      <w:pPr>
        <w:spacing w:line="360" w:lineRule="auto"/>
        <w:jc w:val="both"/>
      </w:pPr>
      <w:r w:rsidRPr="00751EEA">
        <w:t>atstovaujamas ___________________________________________________________________</w:t>
      </w:r>
    </w:p>
    <w:p w14:paraId="4F88697E" w14:textId="77777777" w:rsidR="002E4843" w:rsidRPr="00751EEA" w:rsidRDefault="002E4843" w:rsidP="002E4843">
      <w:pPr>
        <w:spacing w:line="360" w:lineRule="auto"/>
        <w:jc w:val="center"/>
      </w:pPr>
      <w:r w:rsidRPr="00751EEA">
        <w:t>(atstovo pareigos, vardas, pavardė)</w:t>
      </w:r>
    </w:p>
    <w:p w14:paraId="3F43E6D5" w14:textId="38195DD5" w:rsidR="002E4843" w:rsidRPr="00751EEA" w:rsidRDefault="002E4843" w:rsidP="002E4843">
      <w:pPr>
        <w:spacing w:line="360" w:lineRule="auto"/>
        <w:jc w:val="both"/>
      </w:pPr>
      <w:r w:rsidRPr="00751EEA">
        <w:t xml:space="preserve"> ir turto valdytojas _______________________________________________________</w:t>
      </w:r>
    </w:p>
    <w:p w14:paraId="2AFB4DF9" w14:textId="77777777" w:rsidR="002E4843" w:rsidRPr="00751EEA" w:rsidRDefault="002E4843" w:rsidP="002E4843">
      <w:pPr>
        <w:spacing w:line="360" w:lineRule="auto"/>
        <w:ind w:left="2596"/>
        <w:jc w:val="both"/>
      </w:pPr>
      <w:r w:rsidRPr="00751EEA">
        <w:t>(įstatyme nurodyto juridinio asmens teisinė forma, pavadinimas ir kodas)</w:t>
      </w:r>
    </w:p>
    <w:p w14:paraId="05EB2613" w14:textId="5A287902" w:rsidR="002E4843" w:rsidRPr="00751EEA" w:rsidRDefault="002E4843" w:rsidP="002E4843">
      <w:pPr>
        <w:spacing w:line="360" w:lineRule="auto"/>
        <w:jc w:val="both"/>
      </w:pPr>
      <w:r w:rsidRPr="00751EEA">
        <w:t>toliau vadinamas Turto valdytoju (toliau kartu – Šalys, kiekviena atskirai – Šalis), pagal ____________________________________________________________________</w:t>
      </w:r>
    </w:p>
    <w:p w14:paraId="2920477F" w14:textId="77777777" w:rsidR="002E4843" w:rsidRPr="00751EEA" w:rsidRDefault="002E4843" w:rsidP="002E4843">
      <w:pPr>
        <w:spacing w:line="360" w:lineRule="auto"/>
        <w:jc w:val="both"/>
        <w:rPr>
          <w:rFonts w:ascii="MingLiU" w:eastAsia="MingLiU" w:hAnsi="MingLiU" w:cs="MingLiU"/>
        </w:rPr>
      </w:pPr>
      <w:r w:rsidRPr="00751EEA">
        <w:t xml:space="preserve"> (įstatymas, juridinio asmens steigimo dokumentai, įgaliojimas – dokumento pavadinimas, numeris, data)</w:t>
      </w:r>
    </w:p>
    <w:p w14:paraId="5663AD80" w14:textId="77777777" w:rsidR="002E4843" w:rsidRPr="00751EEA" w:rsidRDefault="002E4843" w:rsidP="002E4843">
      <w:pPr>
        <w:spacing w:line="360" w:lineRule="auto"/>
        <w:jc w:val="both"/>
      </w:pPr>
      <w:r w:rsidRPr="00751EEA">
        <w:t>atstovaujamas ____________________________________________________________________</w:t>
      </w:r>
    </w:p>
    <w:p w14:paraId="4903E396" w14:textId="77777777" w:rsidR="002E4843" w:rsidRPr="00751EEA" w:rsidRDefault="002E4843" w:rsidP="002E4843">
      <w:pPr>
        <w:spacing w:line="360" w:lineRule="auto"/>
        <w:jc w:val="both"/>
      </w:pPr>
      <w:r w:rsidRPr="00751EEA">
        <w:t xml:space="preserve">                         (atstovo pareigos, vardas ir pavardė)</w:t>
      </w:r>
    </w:p>
    <w:p w14:paraId="353ED466" w14:textId="77777777" w:rsidR="002E4843" w:rsidRPr="00751EEA" w:rsidRDefault="002E4843" w:rsidP="002E4843">
      <w:pPr>
        <w:spacing w:line="360" w:lineRule="auto"/>
        <w:jc w:val="both"/>
      </w:pPr>
      <w:r w:rsidRPr="00751EEA">
        <w:t>vadovaudamiesi sprendimu dėl turto perdavimo, s u d a r o šią turto patikėjimo sutartį (toliau – Sutartis):</w:t>
      </w:r>
    </w:p>
    <w:p w14:paraId="46671DE7" w14:textId="77777777" w:rsidR="002E4843" w:rsidRPr="00751EEA" w:rsidRDefault="002E4843" w:rsidP="002E4843">
      <w:pPr>
        <w:numPr>
          <w:ilvl w:val="0"/>
          <w:numId w:val="23"/>
        </w:numPr>
        <w:spacing w:line="360" w:lineRule="auto"/>
        <w:ind w:left="0" w:firstLine="851"/>
        <w:jc w:val="both"/>
      </w:pPr>
      <w:r w:rsidRPr="00751EEA">
        <w:t xml:space="preserve">Sutarties dalykas ir objektas: </w:t>
      </w:r>
    </w:p>
    <w:p w14:paraId="7CF30061" w14:textId="0C27C8F5" w:rsidR="002E4843" w:rsidRPr="00751EEA" w:rsidRDefault="002E4843" w:rsidP="002E4843">
      <w:pPr>
        <w:tabs>
          <w:tab w:val="left" w:pos="1985"/>
        </w:tabs>
        <w:spacing w:line="360" w:lineRule="auto"/>
        <w:ind w:firstLine="851"/>
        <w:jc w:val="both"/>
      </w:pPr>
      <w:r w:rsidRPr="00751EEA">
        <w:t xml:space="preserve">1.1. Patikėtojas pagal Sutartį perduoda Turto valdytojui valdyti, naudoti Sutarties 1.2 papunktyje nurodytą turtą ir juo disponuoti, o Turto valdytojas perima turtą ir įsipareigoja jį valdyti, </w:t>
      </w:r>
      <w:r w:rsidRPr="00751EEA">
        <w:lastRenderedPageBreak/>
        <w:t xml:space="preserve">naudoti ir juo disponuoti laikydamasis Lietuvos Respublikos teisės aktų nustatytų reikalavimų pagal perduodamo turto paskirtį </w:t>
      </w:r>
      <w:r w:rsidR="000E4B7D" w:rsidRPr="00751EEA">
        <w:t>įstatymais pavestų savivaldybių funkcijų įgyvendinimui</w:t>
      </w:r>
      <w:r w:rsidRPr="00751EEA">
        <w:t>.</w:t>
      </w:r>
    </w:p>
    <w:p w14:paraId="0B8D4DD2" w14:textId="7095E6D1" w:rsidR="002E4843" w:rsidRPr="00751EEA" w:rsidRDefault="002E4843" w:rsidP="007837F6">
      <w:pPr>
        <w:tabs>
          <w:tab w:val="left" w:pos="0"/>
        </w:tabs>
        <w:spacing w:line="360" w:lineRule="auto"/>
        <w:ind w:firstLine="851"/>
        <w:jc w:val="both"/>
      </w:pPr>
      <w:r w:rsidRPr="00751EEA">
        <w:t>1.2. pagal Sutartį perduodamas sprendime dėl turto perdavimo nurodytas turtas:____________________________________________________________________________________________________________________________________________________________________________</w:t>
      </w:r>
      <w:r w:rsidR="007837F6" w:rsidRPr="00751EEA">
        <w:t>_______________________________________________________________</w:t>
      </w:r>
    </w:p>
    <w:p w14:paraId="46EF1E3F" w14:textId="77777777" w:rsidR="002E4843" w:rsidRPr="00751EEA" w:rsidRDefault="002E4843" w:rsidP="002E4843">
      <w:pPr>
        <w:spacing w:line="360" w:lineRule="auto"/>
        <w:jc w:val="both"/>
      </w:pPr>
      <w:r w:rsidRPr="00751EEA">
        <w:t>(turto pavadinimas ir apibūdinimas: nematerialiojo, ilgalaikio materialiojo turto – inventorinis numeris apskaitoje, įsigijimo ir likutinė vertė, nekilnojamojo turto ar kito nekilnojamojo daikto –  adresas, unikalus numeris, statinio pažymėjimas plane, bendras statinio plotas, patalpų plotas ir indeksai, trumpalaikio materialiojo turto įsigijimo vertė, įrenginių – pagrindinės charakteristikos, o jeigu turtas perduodamas pagal sąrašą, nurodoma, kad šis turtas perduodamas pagal pridedamą sąrašą, turto būklė).</w:t>
      </w:r>
    </w:p>
    <w:p w14:paraId="5E683020" w14:textId="77777777" w:rsidR="002E4843" w:rsidRPr="00751EEA" w:rsidRDefault="002E4843" w:rsidP="002E4843">
      <w:pPr>
        <w:spacing w:line="360" w:lineRule="auto"/>
        <w:ind w:firstLine="851"/>
        <w:jc w:val="both"/>
      </w:pPr>
      <w:r w:rsidRPr="00751EEA">
        <w:t>2. Pagal Sutartį turtas perduodamas neatlygintinai.</w:t>
      </w:r>
    </w:p>
    <w:p w14:paraId="5E0B2246" w14:textId="77777777" w:rsidR="002E4843" w:rsidRPr="00751EEA" w:rsidRDefault="002E4843" w:rsidP="002E4843">
      <w:pPr>
        <w:spacing w:line="360" w:lineRule="auto"/>
        <w:ind w:firstLine="851"/>
        <w:jc w:val="both"/>
      </w:pPr>
      <w:r w:rsidRPr="00751EEA">
        <w:t>3. Sutarties terminas:</w:t>
      </w:r>
    </w:p>
    <w:p w14:paraId="6C2ED1C9" w14:textId="77777777" w:rsidR="002E4843" w:rsidRPr="00751EEA" w:rsidRDefault="002E4843" w:rsidP="002E4843">
      <w:pPr>
        <w:tabs>
          <w:tab w:val="left" w:pos="1985"/>
        </w:tabs>
        <w:spacing w:line="360" w:lineRule="auto"/>
        <w:ind w:firstLine="851"/>
        <w:jc w:val="both"/>
      </w:pPr>
      <w:r w:rsidRPr="00751EEA">
        <w:t>3.1. Sutartis sudaroma _______ metų laikotarpiui. Sutarties pasibaigimo data laikoma 20____ metų _____________ d.</w:t>
      </w:r>
    </w:p>
    <w:p w14:paraId="5B32FD9C" w14:textId="77777777" w:rsidR="002E4843" w:rsidRPr="00751EEA" w:rsidRDefault="002E4843" w:rsidP="002E4843">
      <w:pPr>
        <w:tabs>
          <w:tab w:val="left" w:pos="1843"/>
        </w:tabs>
        <w:spacing w:line="360" w:lineRule="auto"/>
        <w:ind w:firstLine="851"/>
        <w:jc w:val="both"/>
      </w:pPr>
      <w:r w:rsidRPr="00751EEA">
        <w:t>3.2. Šalys susitaria, kad Sutartis negali būti pratęsiama pagal atskirus susitarimus ar Lietuvos Respublikos civilinio kodekso 6.959 straipsnio 3 dalies pagrindu.</w:t>
      </w:r>
    </w:p>
    <w:p w14:paraId="4E383199" w14:textId="51D440F1" w:rsidR="002E4843" w:rsidRPr="00751EEA" w:rsidRDefault="002E4843" w:rsidP="002E4843">
      <w:pPr>
        <w:tabs>
          <w:tab w:val="left" w:pos="0"/>
        </w:tabs>
        <w:spacing w:line="360" w:lineRule="auto"/>
        <w:ind w:firstLine="851"/>
        <w:jc w:val="both"/>
      </w:pPr>
      <w:r w:rsidRPr="00751EEA">
        <w:t>4. Sutartis prieš terminą pasibaigia Šalių susitarimu, Civiliniame kodekse numatytais pagrindais, taip pat pasibaigus Turto valdytojo veiklai, kuriai vykdyti buvo perduotas turtas.</w:t>
      </w:r>
    </w:p>
    <w:p w14:paraId="5CD391F2" w14:textId="77777777" w:rsidR="002E4843" w:rsidRPr="00751EEA" w:rsidRDefault="002E4843" w:rsidP="002E4843">
      <w:pPr>
        <w:tabs>
          <w:tab w:val="left" w:pos="0"/>
        </w:tabs>
        <w:spacing w:line="360" w:lineRule="auto"/>
        <w:ind w:firstLine="851"/>
        <w:jc w:val="both"/>
      </w:pPr>
      <w:r w:rsidRPr="00751EEA">
        <w:t>5. Sutarties termino pabaiga neatleidžia Šalių nuo pareigos tinkami vykdyti įsipareigojimus, kylančius iš Sutarties.</w:t>
      </w:r>
    </w:p>
    <w:p w14:paraId="3B92E92D" w14:textId="5DB723F5" w:rsidR="002E4843" w:rsidRPr="00751EEA" w:rsidRDefault="002E4843" w:rsidP="002E4843">
      <w:pPr>
        <w:tabs>
          <w:tab w:val="left" w:pos="1843"/>
        </w:tabs>
        <w:spacing w:line="360" w:lineRule="auto"/>
        <w:ind w:firstLine="851"/>
        <w:jc w:val="both"/>
      </w:pPr>
      <w:r w:rsidRPr="00751EEA">
        <w:t xml:space="preserve">6. Sutartis gali būti nutraukiama prieš terminą vienašališkai Patikėtojo iniciatyva, jeigu Turto valdytojas nesudaro sąlygų kontroliuoti, ar perduotas pagal Sutartį turtas naudojamas pagal paskirtį ir Sutartį, taip pat jeigu Turto valdytojas naudoja turtą ne pagal paskirtį arba tyčia ar dėl neatsargumo blogina jo būklę. </w:t>
      </w:r>
    </w:p>
    <w:p w14:paraId="0E082B48" w14:textId="77777777" w:rsidR="002E4843" w:rsidRPr="00751EEA" w:rsidRDefault="002E4843" w:rsidP="002E4843">
      <w:pPr>
        <w:tabs>
          <w:tab w:val="left" w:pos="1843"/>
        </w:tabs>
        <w:spacing w:line="360" w:lineRule="auto"/>
        <w:ind w:firstLine="851"/>
        <w:jc w:val="both"/>
      </w:pPr>
      <w:r w:rsidRPr="00751EEA">
        <w:t>7. Šalių teisės ir pareigos:</w:t>
      </w:r>
    </w:p>
    <w:p w14:paraId="6A712B04" w14:textId="77777777" w:rsidR="002E4843" w:rsidRPr="00751EEA" w:rsidRDefault="002E4843" w:rsidP="002E4843">
      <w:pPr>
        <w:tabs>
          <w:tab w:val="left" w:pos="1985"/>
        </w:tabs>
        <w:spacing w:line="360" w:lineRule="auto"/>
        <w:ind w:firstLine="851"/>
        <w:jc w:val="both"/>
      </w:pPr>
      <w:r w:rsidRPr="00751EEA">
        <w:t>7.1. Patikėtojas privalo:</w:t>
      </w:r>
    </w:p>
    <w:p w14:paraId="128C2BB2" w14:textId="55EB4CDD" w:rsidR="002E4843" w:rsidRPr="00751EEA" w:rsidRDefault="002E4843" w:rsidP="002E4843">
      <w:pPr>
        <w:spacing w:line="360" w:lineRule="auto"/>
        <w:ind w:firstLine="851"/>
        <w:jc w:val="both"/>
      </w:pPr>
      <w:r w:rsidRPr="00751EEA">
        <w:t>7.1.1. tikrinti, ar Turto valdytojas naudojasi turtu tinkamai pagal paskirtį ir Sutartį;</w:t>
      </w:r>
    </w:p>
    <w:p w14:paraId="26750D14" w14:textId="631493E4" w:rsidR="002E4843" w:rsidRPr="00751EEA" w:rsidRDefault="002E4843" w:rsidP="002E4843">
      <w:pPr>
        <w:spacing w:line="360" w:lineRule="auto"/>
        <w:ind w:firstLine="851"/>
        <w:jc w:val="both"/>
      </w:pPr>
      <w:r w:rsidRPr="00751EEA">
        <w:t xml:space="preserve">7.1.2. pasibaigus Sutarties galiojimo terminui, per 5 (penkias) darbo dienas iš Turto valdytojo priimti grąžinamą turtą pagal perdavimo-priėmimo aktą.  </w:t>
      </w:r>
    </w:p>
    <w:p w14:paraId="738381B1" w14:textId="7489BC95" w:rsidR="002E4843" w:rsidRPr="00751EEA" w:rsidRDefault="002E4843" w:rsidP="002E4843">
      <w:pPr>
        <w:tabs>
          <w:tab w:val="left" w:pos="1985"/>
        </w:tabs>
        <w:spacing w:line="360" w:lineRule="auto"/>
        <w:ind w:firstLine="851"/>
        <w:jc w:val="both"/>
      </w:pPr>
      <w:r w:rsidRPr="00751EEA">
        <w:t>7.2. Turto valdytojas privalo:</w:t>
      </w:r>
    </w:p>
    <w:p w14:paraId="171363CE" w14:textId="77777777" w:rsidR="002E4843" w:rsidRPr="00751EEA" w:rsidRDefault="002E4843" w:rsidP="002E4843">
      <w:pPr>
        <w:spacing w:line="360" w:lineRule="auto"/>
        <w:ind w:firstLine="851"/>
        <w:jc w:val="both"/>
      </w:pPr>
      <w:r w:rsidRPr="00751EEA">
        <w:t>7.2.1. savo lėšomis per 10 (dešimt) darbo dienų nuo Sutarties pasirašymo apdrausti gaunamą turtą Patikėtojo naudai nuo žalos, kuri gali būti padaryta dėl ugnies, vandens, gamtos jėgų, vagysčių ir kitų draudiminių įvykių, taip pat atnaujinti draudimo sutartis per visą Sutarties galiojimo terminą.</w:t>
      </w:r>
    </w:p>
    <w:p w14:paraId="5DE89D17" w14:textId="222A66A3" w:rsidR="002E4843" w:rsidRPr="00751EEA" w:rsidRDefault="002E4843" w:rsidP="002E4843">
      <w:pPr>
        <w:spacing w:line="360" w:lineRule="auto"/>
        <w:ind w:firstLine="851"/>
        <w:jc w:val="both"/>
      </w:pPr>
      <w:r w:rsidRPr="00751EEA">
        <w:lastRenderedPageBreak/>
        <w:t>7.2.2. ne vėliau kaip iki kitų metų gegužės 1 dienos viešai paskelbti praėjusių finansinių metų turto valdymo, naudojimo ir disponavimo juo ataskaitą, kurioje turi būti nurodyta informacija apie valdomą patikėjimo teise pagal patikėjimo sutartis turtą: bendra patikėto turto vertė, trumpas detalizavimas pagal į apskaitą traukiamo turto rūšis, turto būklės pasikeitimai ataskaitiniais metais, duomenys santykine išraiška (procentais), apie turtą, dėl kurio priimti ir įgyvendinti sprendimai (nuoma, panauda), kita, Turto valdytojo nuomone svarbi informacija, susijusi su turto valdymu, naudojimu ir disponavimu juo. Viešu ataskaitos paskelbimu laikomas ataskaitos paskelbimas Turto valdytojo interneto svetainėje;</w:t>
      </w:r>
    </w:p>
    <w:p w14:paraId="3FDF7198" w14:textId="77777777" w:rsidR="002E4843" w:rsidRPr="00751EEA" w:rsidRDefault="002E4843" w:rsidP="002E4843">
      <w:pPr>
        <w:spacing w:line="360" w:lineRule="auto"/>
        <w:ind w:firstLine="851"/>
        <w:jc w:val="both"/>
      </w:pPr>
      <w:r w:rsidRPr="00751EEA">
        <w:t>7.2.3. mokėti užmokestį už perduoto turto eksploatavimą, komunalines ir ryšių paslaugas pagal pasirašytas sutartis su paslaugų teikėjais;</w:t>
      </w:r>
    </w:p>
    <w:p w14:paraId="7A159FD1" w14:textId="77777777" w:rsidR="002E4843" w:rsidRPr="00751EEA" w:rsidRDefault="002E4843" w:rsidP="002E4843">
      <w:pPr>
        <w:spacing w:line="360" w:lineRule="auto"/>
        <w:ind w:firstLine="851"/>
        <w:jc w:val="both"/>
      </w:pPr>
      <w:r w:rsidRPr="00751EEA">
        <w:t>7.2.4. naudotis turtu pagal tiesioginę paskirtį ir Sutartį, griežtai laikytis šiam turtui nustatytų priešgaisrinės saugos, sandėliavimo, sanitarinių ir techninių taisyklių;</w:t>
      </w:r>
    </w:p>
    <w:p w14:paraId="2AA11FB2" w14:textId="77777777" w:rsidR="002E4843" w:rsidRPr="00751EEA" w:rsidRDefault="002E4843" w:rsidP="002E4843">
      <w:pPr>
        <w:spacing w:line="360" w:lineRule="auto"/>
        <w:ind w:firstLine="851"/>
        <w:jc w:val="both"/>
      </w:pPr>
      <w:r w:rsidRPr="00751EEA">
        <w:t>7.2.5. sudaryti sąlygas Patikėtojui kontroliuoti, ar perduotas turtas naudojamas pagal paskirtį ir Sutartį;</w:t>
      </w:r>
    </w:p>
    <w:p w14:paraId="0249B26E" w14:textId="77777777" w:rsidR="002E4843" w:rsidRPr="00751EEA" w:rsidRDefault="002E4843" w:rsidP="002E4843">
      <w:pPr>
        <w:spacing w:line="360" w:lineRule="auto"/>
        <w:ind w:firstLine="851"/>
        <w:jc w:val="both"/>
      </w:pPr>
      <w:r w:rsidRPr="00751EEA">
        <w:t xml:space="preserve">7.2.6. gauti Patikėtojo rašytinį sutikimą pakeisti turto paskirtį, pagerinti ar pertvarkyti turtą; </w:t>
      </w:r>
    </w:p>
    <w:p w14:paraId="604ED35E" w14:textId="77777777" w:rsidR="002E4843" w:rsidRPr="00751EEA" w:rsidRDefault="002E4843" w:rsidP="002E4843">
      <w:pPr>
        <w:spacing w:line="360" w:lineRule="auto"/>
        <w:ind w:firstLine="851"/>
        <w:jc w:val="both"/>
      </w:pPr>
      <w:r w:rsidRPr="00751EEA">
        <w:t>7.2.7. atlikti jam perduoto turto einamąjį ar statinio kapitalinį remontą;</w:t>
      </w:r>
    </w:p>
    <w:p w14:paraId="4B0F99D6" w14:textId="77777777" w:rsidR="002E4843" w:rsidRPr="00751EEA" w:rsidRDefault="002E4843" w:rsidP="002E4843">
      <w:pPr>
        <w:spacing w:line="360" w:lineRule="auto"/>
        <w:ind w:firstLine="851"/>
        <w:jc w:val="both"/>
      </w:pPr>
      <w:r w:rsidRPr="00751EEA">
        <w:t>7.2.8. atlyginti Patikėtojui nuostolius, jeigu perduotas turtas dėl neatliktų einamojo ar kapitalinio remonto darbų sugedo ar buvo sugadintas, taip pat nuostolius, atsiradusius dėl žalos, padarytos neapdraustam turtui;</w:t>
      </w:r>
    </w:p>
    <w:p w14:paraId="308D8BAC" w14:textId="77777777" w:rsidR="002E4843" w:rsidRPr="00751EEA" w:rsidRDefault="002E4843" w:rsidP="002E4843">
      <w:pPr>
        <w:spacing w:line="360" w:lineRule="auto"/>
        <w:ind w:firstLine="851"/>
        <w:jc w:val="both"/>
      </w:pPr>
      <w:r w:rsidRPr="00751EEA">
        <w:t>7.2.9. jeigu Sutarčiai pasibaigus nesudaroma nauja patikėjimo sutartis ar Sutartis nutraukiama prieš terminą, grąžinti turtą Patikėtojui tokios būklės, kokios jam šis turtas buvo perduotas, atsižvelgiant į normalų susidėvėjimą, su visais atliktais pagerinimo elementais, neatskiriamais nuo turto;</w:t>
      </w:r>
    </w:p>
    <w:p w14:paraId="413412A9" w14:textId="77777777" w:rsidR="002E4843" w:rsidRPr="00751EEA" w:rsidRDefault="002E4843" w:rsidP="002E4843">
      <w:pPr>
        <w:spacing w:line="360" w:lineRule="auto"/>
        <w:ind w:firstLine="851"/>
        <w:jc w:val="both"/>
      </w:pPr>
      <w:r w:rsidRPr="00751EEA">
        <w:t>7.2.10. Sutarčiai pasibaigus įvykdyti visus įsipareigojimus, susijusius su turto išlaikymu ir eksploatavimu, pagal pasirašytas sutartis su paslaugų teikėjais ir darbų vykdytojais;</w:t>
      </w:r>
    </w:p>
    <w:p w14:paraId="05BCBAAF" w14:textId="4FB02D7E" w:rsidR="002E4843" w:rsidRPr="00751EEA" w:rsidRDefault="002E4843" w:rsidP="002E4843">
      <w:pPr>
        <w:spacing w:line="360" w:lineRule="auto"/>
        <w:ind w:firstLine="851"/>
        <w:jc w:val="both"/>
      </w:pPr>
      <w:r w:rsidRPr="00751EEA">
        <w:t>7.2.11. pagal Sutartį perduotą turtą traukti į apskaitą atskirai nuo Turto valdytojo nuosavybės teise valdomo turto (jeigu tokiu disponuoja) ir kitokio patikėjimo teise turimo turto;</w:t>
      </w:r>
    </w:p>
    <w:p w14:paraId="34528485" w14:textId="126F3C6C" w:rsidR="002E4843" w:rsidRPr="00751EEA" w:rsidRDefault="002E4843" w:rsidP="002E4843">
      <w:pPr>
        <w:spacing w:line="360" w:lineRule="auto"/>
        <w:ind w:firstLine="851"/>
        <w:jc w:val="both"/>
      </w:pPr>
      <w:r w:rsidRPr="00751EEA">
        <w:t>7.2.12. neperduoti pagal Sutartį gauto turto kitų asmenų nuosavybėn, jo neįkeisti ar kitaip nesuvaržyti daiktinių teisių į jį, negarantuoti, nelaiduoti ar kitu būdu juo neužtikrinti savo ir kitų asmenų prievolių vykdymo</w:t>
      </w:r>
      <w:r w:rsidR="000E4B7D" w:rsidRPr="00751EEA">
        <w:t xml:space="preserve">, </w:t>
      </w:r>
      <w:r w:rsidR="00E926C2" w:rsidRPr="00751EEA">
        <w:t xml:space="preserve">jo </w:t>
      </w:r>
      <w:r w:rsidR="000E4B7D" w:rsidRPr="00751EEA">
        <w:t>nenuomoti, nesuteikti panaudos pagrindais ar neperduoti</w:t>
      </w:r>
      <w:r w:rsidR="00E926C2" w:rsidRPr="00751EEA">
        <w:t xml:space="preserve"> kitiems asmenims naudotis juo kitu būdu, išskyrus įstatymuose nustatytus atvejus</w:t>
      </w:r>
      <w:r w:rsidR="000E4B7D" w:rsidRPr="00751EEA">
        <w:t xml:space="preserve"> </w:t>
      </w:r>
      <w:r w:rsidRPr="00751EEA">
        <w:t>;</w:t>
      </w:r>
    </w:p>
    <w:p w14:paraId="5CB2BDF4" w14:textId="77777777" w:rsidR="002E4843" w:rsidRPr="00751EEA" w:rsidRDefault="002E4843" w:rsidP="002E4843">
      <w:pPr>
        <w:spacing w:line="360" w:lineRule="auto"/>
        <w:ind w:firstLine="851"/>
        <w:jc w:val="both"/>
      </w:pPr>
      <w:r w:rsidRPr="00751EEA">
        <w:t>7.2.13. savo lėšomis per 15 (penkiolika) kalendorinių dienų nuo Sutarties pasirašymo, įstatymų nustatyta tvarka įregistruoti Sutartį Nekilnojamojo turto registre, o pasibaigus Sutarties galiojimo  terminui, ją išregistruoti.</w:t>
      </w:r>
    </w:p>
    <w:p w14:paraId="502E1919" w14:textId="604A4498" w:rsidR="002E4843" w:rsidRPr="00751EEA" w:rsidRDefault="002E4843" w:rsidP="002E4843">
      <w:pPr>
        <w:spacing w:line="360" w:lineRule="auto"/>
        <w:ind w:firstLine="851"/>
        <w:jc w:val="both"/>
      </w:pPr>
      <w:r w:rsidRPr="00751EEA">
        <w:lastRenderedPageBreak/>
        <w:t>7.3. Patikėtojui leidus, Turto valdytojas turi teisę jam perduotą turtą išnuomoti ar perduoti laikinai neatlygintinai valdyti ir naudoti tretiesiems asmenims, jeigu tokios disponavimo turtu teisės nustatytos įstatymuose, reglamentuojančiuose Turto valdytojo veiklą.</w:t>
      </w:r>
    </w:p>
    <w:p w14:paraId="1385BDA9" w14:textId="77777777" w:rsidR="002E4843" w:rsidRPr="00751EEA" w:rsidRDefault="002E4843" w:rsidP="002E4843">
      <w:pPr>
        <w:spacing w:line="360" w:lineRule="auto"/>
        <w:ind w:firstLine="851"/>
        <w:jc w:val="both"/>
      </w:pPr>
      <w:r w:rsidRPr="00751EEA">
        <w:t>8. Kitos sąlygos:____________________________________________________________</w:t>
      </w:r>
    </w:p>
    <w:p w14:paraId="0CC9AD40" w14:textId="77777777" w:rsidR="002E4843" w:rsidRPr="00751EEA" w:rsidRDefault="002E4843" w:rsidP="002E4843">
      <w:pPr>
        <w:spacing w:line="360" w:lineRule="auto"/>
        <w:ind w:firstLine="851"/>
        <w:jc w:val="both"/>
      </w:pPr>
      <w:r w:rsidRPr="00751EEA">
        <w:t>9. Trečiųjų asmenų teisės į turtą:</w:t>
      </w:r>
    </w:p>
    <w:p w14:paraId="30083436" w14:textId="77777777" w:rsidR="002E4843" w:rsidRPr="00751EEA" w:rsidRDefault="002E4843" w:rsidP="002E4843">
      <w:pPr>
        <w:spacing w:line="360" w:lineRule="auto"/>
        <w:jc w:val="both"/>
      </w:pPr>
      <w:r w:rsidRPr="00751EEA">
        <w:t>______________________________________________________________________________</w:t>
      </w:r>
    </w:p>
    <w:p w14:paraId="45C7CBCA" w14:textId="77777777" w:rsidR="002E4843" w:rsidRPr="00751EEA" w:rsidRDefault="002E4843" w:rsidP="002E4843">
      <w:pPr>
        <w:spacing w:line="360" w:lineRule="auto"/>
        <w:ind w:left="1500"/>
        <w:jc w:val="both"/>
      </w:pPr>
      <w:r w:rsidRPr="00751EEA">
        <w:t xml:space="preserve">                                   (įkeitimas, areštas, uzufruktas ir kita)</w:t>
      </w:r>
    </w:p>
    <w:p w14:paraId="1CE1EBDC" w14:textId="77777777" w:rsidR="002E4843" w:rsidRPr="00751EEA" w:rsidRDefault="002E4843" w:rsidP="002E4843">
      <w:pPr>
        <w:spacing w:line="360" w:lineRule="auto"/>
        <w:ind w:firstLine="851"/>
        <w:jc w:val="both"/>
      </w:pPr>
      <w:r w:rsidRPr="00751EEA">
        <w:t>10. Pranešimai:</w:t>
      </w:r>
    </w:p>
    <w:p w14:paraId="22222AD8" w14:textId="77777777" w:rsidR="002E4843" w:rsidRPr="00751EEA" w:rsidRDefault="002E4843" w:rsidP="002E4843">
      <w:pPr>
        <w:tabs>
          <w:tab w:val="left" w:pos="1985"/>
        </w:tabs>
        <w:spacing w:line="360" w:lineRule="auto"/>
        <w:ind w:firstLine="851"/>
        <w:jc w:val="both"/>
      </w:pPr>
      <w:r w:rsidRPr="00751EEA">
        <w:t>10.1. visi Sutartyje numatyti ar su jos vykdymu susiję arba reikalavimų, kylančių iš Sutarties, gynimu civilinio proceso tvarka susiję pranešimai turi būti rašytiniai, siunčiami elektroniniu paštu ar registruotu paštu arba perduodami faksu Sutartyje nurodytais Šalių adresais. Kiekviena Šalis turi teisę pasirinkti jai tinkamą pranešimo išsiuntimo būdą.</w:t>
      </w:r>
    </w:p>
    <w:p w14:paraId="13D264BB" w14:textId="41C4D51D" w:rsidR="002E4843" w:rsidRPr="00751EEA" w:rsidRDefault="002E4843" w:rsidP="002E4843">
      <w:pPr>
        <w:tabs>
          <w:tab w:val="left" w:pos="1985"/>
        </w:tabs>
        <w:spacing w:line="360" w:lineRule="auto"/>
        <w:ind w:firstLine="851"/>
        <w:jc w:val="both"/>
      </w:pPr>
      <w:r w:rsidRPr="00751EEA">
        <w:t xml:space="preserve">10.2. jeigu pranešimas siunčiamas elektroniniu paštu ar perduodamas faksu, laikoma, kad jį Šalis gavo tą pačią dieną, kai jis buvo išsiųstas, jeigu išsiųstas darbo valandomis, arba kitą darbo dieną, jeigu pranešimas buvo išsiųstas ne darbo valandomis. Jeigu pranešimas siunčiamas registruotu laišku, laikoma, kad jį adresatas gavo </w:t>
      </w:r>
      <w:r w:rsidR="00E926C2" w:rsidRPr="00751EEA">
        <w:t>pasirašytinai įteikus.</w:t>
      </w:r>
    </w:p>
    <w:p w14:paraId="096F1F9F" w14:textId="77777777" w:rsidR="002E4843" w:rsidRPr="00751EEA" w:rsidRDefault="002E4843" w:rsidP="002E4843">
      <w:pPr>
        <w:tabs>
          <w:tab w:val="left" w:pos="1985"/>
        </w:tabs>
        <w:spacing w:line="360" w:lineRule="auto"/>
        <w:ind w:firstLine="851"/>
        <w:jc w:val="both"/>
      </w:pPr>
      <w:r w:rsidRPr="00751EEA">
        <w:t>10.3. Šalys apie pasikeitusius savo rekvizitus privalo raštu informuoti viena kitą ne vėliau kaip kitą darbo dieną nuo rekvizitų pasikeitimo dienos. Šalis, neįvykdžiusi šio įsipareigojimo, negali reikšti pretenzijų, kad negavo pranešimų, kad kita Šalis pažeidė Sutartį ir panašiai, jeigu kita Šalis atliko veiksmus pagal paskutinius jai žinomus kitos Šalies rekvizitus.</w:t>
      </w:r>
    </w:p>
    <w:p w14:paraId="071CC765" w14:textId="77777777" w:rsidR="002E4843" w:rsidRPr="00751EEA" w:rsidRDefault="002E4843" w:rsidP="002E4843">
      <w:pPr>
        <w:spacing w:line="360" w:lineRule="auto"/>
        <w:ind w:firstLine="851"/>
        <w:jc w:val="both"/>
      </w:pPr>
      <w:r w:rsidRPr="00751EEA">
        <w:t xml:space="preserve">11. Visi ginčai tarp Šalių dėl Sutarties vykdymo sprendžiami konsultacijų ir derybų būdu, vadovaujantis gera valia. Nepavykus pasiekti susitarimo per vieną mėnesį, ginčai, nesutarimai ar reikalavimai, kylantys iš Sutarties ar su ja susiję, sprendžiami įstatymų nustatyta tvarka. </w:t>
      </w:r>
    </w:p>
    <w:p w14:paraId="761A1CBE" w14:textId="77777777" w:rsidR="002E4843" w:rsidRPr="00751EEA" w:rsidRDefault="002E4843" w:rsidP="002E4843">
      <w:pPr>
        <w:spacing w:line="360" w:lineRule="auto"/>
        <w:ind w:firstLine="851"/>
        <w:jc w:val="both"/>
      </w:pPr>
      <w:r w:rsidRPr="00751EEA">
        <w:t>12. Baigiamosios nuostatos:</w:t>
      </w:r>
    </w:p>
    <w:p w14:paraId="62CDA7EC" w14:textId="1C3669D1" w:rsidR="002E4843" w:rsidRPr="00751EEA" w:rsidRDefault="002E4843" w:rsidP="002E4843">
      <w:pPr>
        <w:spacing w:line="360" w:lineRule="auto"/>
        <w:ind w:firstLine="851"/>
        <w:jc w:val="both"/>
      </w:pPr>
      <w:r w:rsidRPr="00751EEA">
        <w:t>12.1. Turto valdytojas, pasirašydamas Sutartį, pripažįsta, kad sutinka su perduodamo turto būkle.</w:t>
      </w:r>
    </w:p>
    <w:p w14:paraId="06AFEF2A" w14:textId="6E862E4C" w:rsidR="002E4843" w:rsidRPr="00751EEA" w:rsidRDefault="002E4843" w:rsidP="002E4843">
      <w:pPr>
        <w:spacing w:line="360" w:lineRule="auto"/>
        <w:ind w:firstLine="851"/>
        <w:jc w:val="both"/>
      </w:pPr>
      <w:r w:rsidRPr="00751EEA">
        <w:t>12.2. Pasirašydami Sutartį, Patikėtojas perduoda, o Turto valdytojas priima Sutarties 1.2 papunktyje nurodytą turtą.</w:t>
      </w:r>
    </w:p>
    <w:p w14:paraId="2676DD59" w14:textId="77777777" w:rsidR="002E4843" w:rsidRPr="00751EEA" w:rsidRDefault="002E4843" w:rsidP="002E4843">
      <w:pPr>
        <w:tabs>
          <w:tab w:val="left" w:pos="0"/>
        </w:tabs>
        <w:spacing w:line="360" w:lineRule="auto"/>
        <w:ind w:firstLine="851"/>
        <w:jc w:val="both"/>
      </w:pPr>
      <w:r w:rsidRPr="00751EEA">
        <w:t>12.3. Jeigu viena iš Sutarties nuostatų pripažįstama negaliojančia, Šalys yra įpareigotos negaliojančią nuostatą pakeisti.</w:t>
      </w:r>
    </w:p>
    <w:p w14:paraId="391676ED" w14:textId="2CAAFC5E" w:rsidR="002E4843" w:rsidRPr="00751EEA" w:rsidRDefault="002E4843" w:rsidP="002E4843">
      <w:pPr>
        <w:tabs>
          <w:tab w:val="left" w:pos="2127"/>
        </w:tabs>
        <w:spacing w:line="360" w:lineRule="auto"/>
        <w:ind w:firstLine="851"/>
        <w:jc w:val="both"/>
      </w:pPr>
      <w:r w:rsidRPr="00751EEA">
        <w:t>12.4. Sutartis sudaryta vienu dokumento egzemplioriumi ir pasirašoma Šalių atstovų elektroniniais parašais.</w:t>
      </w:r>
    </w:p>
    <w:p w14:paraId="5E1115DB" w14:textId="77777777" w:rsidR="007837F6" w:rsidRPr="00751EEA" w:rsidRDefault="007837F6" w:rsidP="002E4843">
      <w:pPr>
        <w:tabs>
          <w:tab w:val="left" w:pos="2127"/>
        </w:tabs>
        <w:spacing w:line="360" w:lineRule="auto"/>
        <w:ind w:firstLine="851"/>
        <w:jc w:val="both"/>
      </w:pPr>
    </w:p>
    <w:p w14:paraId="2DDD228A" w14:textId="77777777" w:rsidR="002E4843" w:rsidRPr="00751EEA" w:rsidRDefault="002E4843" w:rsidP="002E4843">
      <w:pPr>
        <w:spacing w:line="360" w:lineRule="auto"/>
        <w:jc w:val="both"/>
      </w:pPr>
      <w:r w:rsidRPr="00751EEA">
        <w:t xml:space="preserve">          PRIDEDAMA. (jeigu dokumentai pridedami):</w:t>
      </w:r>
    </w:p>
    <w:p w14:paraId="1782C3B4" w14:textId="77777777" w:rsidR="002E4843" w:rsidRPr="00751EEA" w:rsidRDefault="002E4843" w:rsidP="002E4843">
      <w:pPr>
        <w:spacing w:line="360" w:lineRule="auto"/>
        <w:jc w:val="both"/>
      </w:pPr>
      <w:r w:rsidRPr="00751EEA">
        <w:t>1.______________________________________________________________   , ____ lapas (-ai).</w:t>
      </w:r>
    </w:p>
    <w:p w14:paraId="0E9A9361" w14:textId="77777777" w:rsidR="002E4843" w:rsidRPr="00751EEA" w:rsidRDefault="002E4843" w:rsidP="002E4843">
      <w:pPr>
        <w:spacing w:line="360" w:lineRule="auto"/>
        <w:jc w:val="center"/>
      </w:pPr>
      <w:r w:rsidRPr="00751EEA">
        <w:lastRenderedPageBreak/>
        <w:t>(dokumento, kuriuo suteikiama teisė perduoti turtą, kopija)</w:t>
      </w:r>
    </w:p>
    <w:p w14:paraId="5B14B28C" w14:textId="77777777" w:rsidR="002E4843" w:rsidRPr="00751EEA" w:rsidRDefault="002E4843" w:rsidP="002E4843">
      <w:pPr>
        <w:spacing w:line="360" w:lineRule="auto"/>
        <w:jc w:val="both"/>
      </w:pPr>
      <w:r w:rsidRPr="00751EEA">
        <w:t>2.________________________________________________________________, ____ lapas (-ai).</w:t>
      </w:r>
    </w:p>
    <w:p w14:paraId="44129B8C" w14:textId="77777777" w:rsidR="002E4843" w:rsidRPr="00751EEA" w:rsidRDefault="002E4843" w:rsidP="002E4843">
      <w:pPr>
        <w:spacing w:line="360" w:lineRule="auto"/>
        <w:jc w:val="center"/>
      </w:pPr>
      <w:r w:rsidRPr="00751EEA">
        <w:t>(turto sąrašas, jeigu turtas perduodamas pagal sąrašą)</w:t>
      </w:r>
    </w:p>
    <w:p w14:paraId="18E618E9" w14:textId="77777777" w:rsidR="002E4843" w:rsidRPr="00751EEA" w:rsidRDefault="002E4843" w:rsidP="002E4843">
      <w:pPr>
        <w:spacing w:line="360" w:lineRule="auto"/>
        <w:jc w:val="both"/>
      </w:pPr>
      <w:r w:rsidRPr="00751EEA">
        <w:t>3.________________________________________________________________, ____ lapas (-ai).</w:t>
      </w:r>
    </w:p>
    <w:p w14:paraId="4E566E52" w14:textId="77777777" w:rsidR="002E4843" w:rsidRPr="00751EEA" w:rsidRDefault="002E4843" w:rsidP="002E4843">
      <w:pPr>
        <w:spacing w:line="360" w:lineRule="auto"/>
        <w:jc w:val="center"/>
      </w:pPr>
      <w:r w:rsidRPr="00751EEA">
        <w:t>(nekilnojamojo daikto kadastro duomenų bylos kopijos)</w:t>
      </w:r>
    </w:p>
    <w:p w14:paraId="64D32B29" w14:textId="77777777" w:rsidR="002E4843" w:rsidRPr="00751EEA" w:rsidRDefault="002E4843" w:rsidP="002E4843">
      <w:pPr>
        <w:spacing w:line="360" w:lineRule="auto"/>
        <w:jc w:val="both"/>
      </w:pPr>
      <w:r w:rsidRPr="00751EEA">
        <w:t>4.________________________________________________________________, ____ lapas (-ai).</w:t>
      </w:r>
    </w:p>
    <w:p w14:paraId="142BA8E7" w14:textId="77777777" w:rsidR="002E4843" w:rsidRPr="00751EEA" w:rsidRDefault="002E4843" w:rsidP="002E4843">
      <w:pPr>
        <w:spacing w:line="360" w:lineRule="auto"/>
        <w:jc w:val="both"/>
      </w:pPr>
      <w:r w:rsidRPr="00751EEA">
        <w:t xml:space="preserve">   (pažymos apie registre įregistruotą nekilnojamąjį daiktą ar daiktines teise į jį kopija)</w:t>
      </w:r>
    </w:p>
    <w:p w14:paraId="69FB53B2" w14:textId="77777777" w:rsidR="002E4843" w:rsidRPr="00751EEA" w:rsidRDefault="002E4843" w:rsidP="002E4843">
      <w:pPr>
        <w:spacing w:line="360" w:lineRule="auto"/>
        <w:jc w:val="both"/>
      </w:pPr>
      <w:r w:rsidRPr="00751EEA">
        <w:t>5.________________________________________________________________, ____ lapas (-ai).</w:t>
      </w:r>
    </w:p>
    <w:p w14:paraId="69C6D331" w14:textId="77777777" w:rsidR="002E4843" w:rsidRPr="00751EEA" w:rsidRDefault="002E4843" w:rsidP="002E4843">
      <w:pPr>
        <w:spacing w:line="360" w:lineRule="auto"/>
        <w:jc w:val="center"/>
      </w:pPr>
      <w:r w:rsidRPr="00751EEA">
        <w:t>(kiti dokumentai)</w:t>
      </w:r>
    </w:p>
    <w:p w14:paraId="0BA0DE7D" w14:textId="77777777" w:rsidR="002E4843" w:rsidRPr="00751EEA" w:rsidRDefault="002E4843" w:rsidP="002E4843">
      <w:pPr>
        <w:spacing w:line="360" w:lineRule="auto"/>
        <w:jc w:val="both"/>
      </w:pPr>
    </w:p>
    <w:p w14:paraId="3584132A" w14:textId="77777777" w:rsidR="002E4843" w:rsidRPr="00751EEA" w:rsidRDefault="002E4843" w:rsidP="002E4843">
      <w:pPr>
        <w:spacing w:line="360" w:lineRule="auto"/>
        <w:jc w:val="both"/>
      </w:pPr>
    </w:p>
    <w:p w14:paraId="26DFFD1D" w14:textId="77777777" w:rsidR="002E4843" w:rsidRPr="00751EEA" w:rsidRDefault="002E4843" w:rsidP="002E4843">
      <w:pPr>
        <w:spacing w:line="360" w:lineRule="auto"/>
        <w:jc w:val="both"/>
      </w:pPr>
      <w:r w:rsidRPr="00751EEA">
        <w:t>Sutarties Šalių rekvizitai:</w:t>
      </w:r>
    </w:p>
    <w:p w14:paraId="79FE069E" w14:textId="77777777" w:rsidR="002E4843" w:rsidRPr="00751EEA" w:rsidRDefault="002E4843" w:rsidP="002E4843">
      <w:pPr>
        <w:spacing w:line="360" w:lineRule="auto"/>
        <w:jc w:val="both"/>
      </w:pPr>
      <w:r w:rsidRPr="00751EEA">
        <w:t>Patikėtojo _______________________________________________________________________</w:t>
      </w:r>
    </w:p>
    <w:p w14:paraId="2150C75F" w14:textId="77777777" w:rsidR="002E4843" w:rsidRPr="00751EEA" w:rsidRDefault="002E4843" w:rsidP="002E4843">
      <w:pPr>
        <w:spacing w:line="360" w:lineRule="auto"/>
        <w:jc w:val="both"/>
      </w:pPr>
      <w:r w:rsidRPr="00751EEA">
        <w:t xml:space="preserve">                  (adresas, telefono numeris, kodas, atsiskaitomosios sąskaitos banke numeris)</w:t>
      </w:r>
    </w:p>
    <w:p w14:paraId="32FD579C" w14:textId="77777777" w:rsidR="002E4843" w:rsidRPr="00751EEA" w:rsidRDefault="002E4843" w:rsidP="002E4843">
      <w:pPr>
        <w:spacing w:line="360" w:lineRule="auto"/>
        <w:jc w:val="both"/>
      </w:pPr>
    </w:p>
    <w:p w14:paraId="3C16DC2E" w14:textId="36A06536" w:rsidR="002E4843" w:rsidRPr="00751EEA" w:rsidRDefault="002E4843" w:rsidP="002E4843">
      <w:pPr>
        <w:spacing w:line="360" w:lineRule="auto"/>
        <w:jc w:val="both"/>
      </w:pPr>
      <w:r w:rsidRPr="00751EEA">
        <w:t>Turto valdytojo ________________________________________________________</w:t>
      </w:r>
    </w:p>
    <w:p w14:paraId="5409A8C0" w14:textId="551E5CA3" w:rsidR="002E4843" w:rsidRPr="00751EEA" w:rsidRDefault="002E4843" w:rsidP="002E4843">
      <w:pPr>
        <w:spacing w:line="360" w:lineRule="auto"/>
        <w:jc w:val="both"/>
      </w:pPr>
      <w:r w:rsidRPr="00751EEA">
        <w:t xml:space="preserve">  (adresas, telefono numeris, kodas</w:t>
      </w:r>
      <w:r w:rsidR="007837F6" w:rsidRPr="00751EEA">
        <w:t>,</w:t>
      </w:r>
      <w:r w:rsidRPr="00751EEA">
        <w:t xml:space="preserve"> atsiskaitomosios sąskaitos numeris)</w:t>
      </w:r>
    </w:p>
    <w:p w14:paraId="119BB800" w14:textId="77777777" w:rsidR="002E4843" w:rsidRPr="00751EEA" w:rsidRDefault="002E4843" w:rsidP="002E4843">
      <w:pPr>
        <w:spacing w:line="360" w:lineRule="auto"/>
        <w:jc w:val="both"/>
      </w:pPr>
    </w:p>
    <w:p w14:paraId="1DEEA135" w14:textId="77777777" w:rsidR="002E4843" w:rsidRPr="00751EEA" w:rsidRDefault="002E4843" w:rsidP="002E4843">
      <w:pPr>
        <w:spacing w:line="360" w:lineRule="auto"/>
        <w:jc w:val="both"/>
      </w:pPr>
    </w:p>
    <w:p w14:paraId="66AB337C" w14:textId="425791E6" w:rsidR="002E4843" w:rsidRPr="00751EEA" w:rsidRDefault="002E4843" w:rsidP="002E4843">
      <w:pPr>
        <w:spacing w:line="360" w:lineRule="auto"/>
        <w:jc w:val="both"/>
      </w:pPr>
      <w:r w:rsidRPr="00751EEA">
        <w:t>Patikėtojas                                                                        Turto valdytojas</w:t>
      </w:r>
    </w:p>
    <w:p w14:paraId="50E315F4" w14:textId="77777777" w:rsidR="002E4843" w:rsidRPr="00751EEA" w:rsidRDefault="002E4843" w:rsidP="002E4843">
      <w:pPr>
        <w:spacing w:line="360" w:lineRule="auto"/>
        <w:jc w:val="both"/>
      </w:pPr>
      <w:r w:rsidRPr="00751EEA">
        <w:t xml:space="preserve">(Pasirašančio asmens pareigos)                                        (Pasirašančio asmens pareigos) </w:t>
      </w:r>
    </w:p>
    <w:p w14:paraId="28A63C4F" w14:textId="77777777" w:rsidR="002E4843" w:rsidRPr="00751EEA" w:rsidRDefault="002E4843" w:rsidP="002E4843">
      <w:pPr>
        <w:spacing w:line="360" w:lineRule="auto"/>
        <w:jc w:val="both"/>
      </w:pPr>
      <w:r w:rsidRPr="00751EEA">
        <w:t>(Vardas ir pavardė)                                                           (Vardas ir pavardė)</w:t>
      </w:r>
    </w:p>
    <w:p w14:paraId="24E4F7AE" w14:textId="77372EC6" w:rsidR="00997908" w:rsidRPr="00751EEA" w:rsidRDefault="00997908" w:rsidP="00FD6201">
      <w:pPr>
        <w:spacing w:line="360" w:lineRule="auto"/>
        <w:jc w:val="both"/>
      </w:pPr>
    </w:p>
    <w:p w14:paraId="6B1511E6" w14:textId="77777777" w:rsidR="00BA4084" w:rsidRPr="00751EEA" w:rsidRDefault="00BA4084" w:rsidP="006402DE">
      <w:pPr>
        <w:pStyle w:val="Pagrindinistekstas"/>
        <w:spacing w:line="360" w:lineRule="auto"/>
      </w:pPr>
    </w:p>
    <w:p w14:paraId="7725C919" w14:textId="77777777" w:rsidR="00933F3D" w:rsidRPr="00751EEA" w:rsidRDefault="00933F3D" w:rsidP="00674E98">
      <w:pPr>
        <w:pStyle w:val="Pagrindinistekstas"/>
        <w:tabs>
          <w:tab w:val="right" w:pos="9638"/>
        </w:tabs>
        <w:spacing w:line="360" w:lineRule="auto"/>
        <w:jc w:val="center"/>
      </w:pPr>
    </w:p>
    <w:p w14:paraId="52105EE0" w14:textId="77777777" w:rsidR="00933F3D" w:rsidRPr="00751EEA" w:rsidRDefault="00933F3D" w:rsidP="00674E98">
      <w:pPr>
        <w:pStyle w:val="Pagrindinistekstas"/>
        <w:tabs>
          <w:tab w:val="right" w:pos="9638"/>
        </w:tabs>
        <w:spacing w:line="360" w:lineRule="auto"/>
        <w:jc w:val="center"/>
      </w:pPr>
    </w:p>
    <w:p w14:paraId="7B12AD12" w14:textId="77777777" w:rsidR="00FD6201" w:rsidRPr="00751EEA" w:rsidRDefault="00FD6201" w:rsidP="00674E98">
      <w:pPr>
        <w:pStyle w:val="Pagrindinistekstas"/>
        <w:tabs>
          <w:tab w:val="right" w:pos="9638"/>
        </w:tabs>
        <w:spacing w:line="360" w:lineRule="auto"/>
        <w:jc w:val="center"/>
      </w:pPr>
    </w:p>
    <w:p w14:paraId="43BFBD5B" w14:textId="77777777" w:rsidR="00FD6201" w:rsidRPr="00751EEA" w:rsidRDefault="00FD6201" w:rsidP="00674E98">
      <w:pPr>
        <w:pStyle w:val="Pagrindinistekstas"/>
        <w:tabs>
          <w:tab w:val="right" w:pos="9638"/>
        </w:tabs>
        <w:spacing w:line="360" w:lineRule="auto"/>
        <w:jc w:val="center"/>
      </w:pPr>
    </w:p>
    <w:p w14:paraId="79019D0F" w14:textId="77777777" w:rsidR="00FD6201" w:rsidRPr="00751EEA" w:rsidRDefault="00FD6201" w:rsidP="00674E98">
      <w:pPr>
        <w:pStyle w:val="Pagrindinistekstas"/>
        <w:tabs>
          <w:tab w:val="right" w:pos="9638"/>
        </w:tabs>
        <w:spacing w:line="360" w:lineRule="auto"/>
        <w:jc w:val="center"/>
      </w:pPr>
    </w:p>
    <w:p w14:paraId="0603C55A" w14:textId="77777777" w:rsidR="00FD6201" w:rsidRPr="00751EEA" w:rsidRDefault="00FD6201" w:rsidP="00674E98">
      <w:pPr>
        <w:pStyle w:val="Pagrindinistekstas"/>
        <w:tabs>
          <w:tab w:val="right" w:pos="9638"/>
        </w:tabs>
        <w:spacing w:line="360" w:lineRule="auto"/>
        <w:jc w:val="center"/>
      </w:pPr>
    </w:p>
    <w:p w14:paraId="65D70FDF" w14:textId="77777777" w:rsidR="007837F6" w:rsidRPr="00751EEA" w:rsidRDefault="007837F6" w:rsidP="00674E98">
      <w:pPr>
        <w:pStyle w:val="Pagrindinistekstas"/>
        <w:tabs>
          <w:tab w:val="right" w:pos="9638"/>
        </w:tabs>
        <w:spacing w:line="360" w:lineRule="auto"/>
        <w:jc w:val="center"/>
      </w:pPr>
    </w:p>
    <w:p w14:paraId="4ADBBFFF" w14:textId="77777777" w:rsidR="007837F6" w:rsidRPr="00751EEA" w:rsidRDefault="007837F6" w:rsidP="00674E98">
      <w:pPr>
        <w:pStyle w:val="Pagrindinistekstas"/>
        <w:tabs>
          <w:tab w:val="right" w:pos="9638"/>
        </w:tabs>
        <w:spacing w:line="360" w:lineRule="auto"/>
        <w:jc w:val="center"/>
      </w:pPr>
    </w:p>
    <w:p w14:paraId="17F07A75" w14:textId="77777777" w:rsidR="007837F6" w:rsidRPr="00751EEA" w:rsidRDefault="007837F6" w:rsidP="00674E98">
      <w:pPr>
        <w:pStyle w:val="Pagrindinistekstas"/>
        <w:tabs>
          <w:tab w:val="right" w:pos="9638"/>
        </w:tabs>
        <w:spacing w:line="360" w:lineRule="auto"/>
        <w:jc w:val="center"/>
      </w:pPr>
    </w:p>
    <w:p w14:paraId="4DAF2968" w14:textId="77777777" w:rsidR="007837F6" w:rsidRPr="00751EEA" w:rsidRDefault="007837F6" w:rsidP="00674E98">
      <w:pPr>
        <w:pStyle w:val="Pagrindinistekstas"/>
        <w:tabs>
          <w:tab w:val="right" w:pos="9638"/>
        </w:tabs>
        <w:spacing w:line="360" w:lineRule="auto"/>
        <w:jc w:val="center"/>
      </w:pPr>
    </w:p>
    <w:p w14:paraId="155D16D0" w14:textId="77777777" w:rsidR="007837F6" w:rsidRPr="00751EEA" w:rsidRDefault="007837F6" w:rsidP="00674E98">
      <w:pPr>
        <w:pStyle w:val="Pagrindinistekstas"/>
        <w:tabs>
          <w:tab w:val="right" w:pos="9638"/>
        </w:tabs>
        <w:spacing w:line="360" w:lineRule="auto"/>
        <w:jc w:val="center"/>
      </w:pPr>
    </w:p>
    <w:p w14:paraId="2230BCC7" w14:textId="77777777" w:rsidR="006402DE" w:rsidRPr="00751EEA" w:rsidRDefault="006402DE" w:rsidP="006402DE">
      <w:pPr>
        <w:overflowPunct w:val="0"/>
        <w:autoSpaceDE w:val="0"/>
        <w:autoSpaceDN w:val="0"/>
        <w:adjustRightInd w:val="0"/>
        <w:jc w:val="center"/>
        <w:rPr>
          <w:b/>
          <w:caps/>
        </w:rPr>
      </w:pPr>
      <w:r w:rsidRPr="00751EEA">
        <w:rPr>
          <w:b/>
        </w:rPr>
        <w:lastRenderedPageBreak/>
        <w:t>SAVIVALDYBĖS TARYBOS SPRENDIMO „</w:t>
      </w:r>
      <w:r w:rsidR="00464F11" w:rsidRPr="00751EEA">
        <w:rPr>
          <w:b/>
          <w:caps/>
        </w:rPr>
        <w:t>dėl anykščių rajono savivaldybės tarybos 2020 m. rugpjūčio 27 d. sprendimo NR. 1-TS-257 „dėl anykščių rajono savivaldybei nuosavybės teise priklausančio turto perdavimo valdyti, naudoti ir disponuoti juo patikėjimo teise tvarkos aprašo patvirtinimo“ pakeitimo</w:t>
      </w:r>
      <w:r w:rsidRPr="00751EEA">
        <w:rPr>
          <w:b/>
        </w:rPr>
        <w:t>“ PROJEKTO AIŠKINAMASIS RAŠTAS</w:t>
      </w:r>
    </w:p>
    <w:p w14:paraId="42C6F1EA" w14:textId="77777777" w:rsidR="006402DE" w:rsidRPr="00751EEA" w:rsidRDefault="006402DE" w:rsidP="006402DE">
      <w:pPr>
        <w:ind w:firstLine="720"/>
        <w:jc w:val="both"/>
        <w:rPr>
          <w:b/>
        </w:rPr>
      </w:pPr>
    </w:p>
    <w:p w14:paraId="33C824A5" w14:textId="4CF647C6" w:rsidR="006402DE" w:rsidRPr="00751EEA" w:rsidRDefault="006402DE" w:rsidP="009B3871">
      <w:pPr>
        <w:tabs>
          <w:tab w:val="left" w:pos="993"/>
        </w:tabs>
        <w:ind w:firstLine="720"/>
        <w:jc w:val="both"/>
        <w:rPr>
          <w:b/>
        </w:rPr>
      </w:pPr>
      <w:r w:rsidRPr="00751EEA">
        <w:rPr>
          <w:b/>
        </w:rPr>
        <w:t>1. Sprendimo projekto tikslai ir uždaviniai:</w:t>
      </w:r>
    </w:p>
    <w:p w14:paraId="51B4BCD4" w14:textId="6D70FEFC" w:rsidR="006402DE" w:rsidRPr="009B3871" w:rsidRDefault="006907E7" w:rsidP="009B3871">
      <w:pPr>
        <w:ind w:firstLine="720"/>
        <w:jc w:val="both"/>
      </w:pPr>
      <w:bookmarkStart w:id="1" w:name="_Hlk133495015"/>
      <w:r w:rsidRPr="00751EEA">
        <w:t xml:space="preserve">Lietuvos Respublikos </w:t>
      </w:r>
      <w:r w:rsidR="00B1628B" w:rsidRPr="00751EEA">
        <w:t xml:space="preserve">valstybės ir savivaldybių turto valdymo, naudojimo ir disponavimo juo įstatymo Nr. VIII-729 pakeitimo įstatymu Nr. XV-527 </w:t>
      </w:r>
      <w:bookmarkEnd w:id="1"/>
      <w:r w:rsidRPr="00751EEA">
        <w:t>buvo pakeist</w:t>
      </w:r>
      <w:r w:rsidR="00997908" w:rsidRPr="00751EEA">
        <w:t>os</w:t>
      </w:r>
      <w:r w:rsidRPr="00751EEA">
        <w:t xml:space="preserve"> </w:t>
      </w:r>
      <w:r w:rsidR="00B1628B" w:rsidRPr="00751EEA">
        <w:t>Lietuvos Respublikos valstybės ir savivaldybių turto valdymo, naudojimo ir disponavimo juo įstatymo nuostatos</w:t>
      </w:r>
      <w:r w:rsidR="00997908" w:rsidRPr="00751EEA">
        <w:t>, kurios įsigalioja 2026 m. birželio 1 d.</w:t>
      </w:r>
      <w:r w:rsidR="00B1628B" w:rsidRPr="00751EEA">
        <w:t xml:space="preserve"> </w:t>
      </w:r>
    </w:p>
    <w:p w14:paraId="74CC96BE" w14:textId="32D006A1" w:rsidR="006402DE" w:rsidRPr="00751EEA" w:rsidRDefault="006402DE" w:rsidP="009B3871">
      <w:pPr>
        <w:tabs>
          <w:tab w:val="left" w:pos="993"/>
        </w:tabs>
        <w:ind w:firstLine="720"/>
        <w:jc w:val="both"/>
        <w:rPr>
          <w:b/>
        </w:rPr>
      </w:pPr>
      <w:r w:rsidRPr="00751EEA">
        <w:rPr>
          <w:rFonts w:eastAsia="Calibri"/>
          <w:b/>
        </w:rPr>
        <w:t xml:space="preserve">2. </w:t>
      </w:r>
      <w:r w:rsidRPr="00751EEA">
        <w:rPr>
          <w:b/>
        </w:rPr>
        <w:t>Siūlomos teisinio reguliavimo nuostatos ir laukiami rezultatai:</w:t>
      </w:r>
    </w:p>
    <w:p w14:paraId="4A3D00A9" w14:textId="08BABC45" w:rsidR="006402DE" w:rsidRPr="00751EEA" w:rsidRDefault="006907E7" w:rsidP="009B3871">
      <w:pPr>
        <w:ind w:firstLine="720"/>
        <w:jc w:val="both"/>
      </w:pPr>
      <w:r w:rsidRPr="00751EEA">
        <w:t>Aprašo nuostatos bus suderintos su pasikeitusio teisinio reglamentavimo nuostatomis</w:t>
      </w:r>
      <w:r w:rsidR="006402DE" w:rsidRPr="00751EEA">
        <w:t>.</w:t>
      </w:r>
    </w:p>
    <w:p w14:paraId="7897E529" w14:textId="1815179D" w:rsidR="006402DE" w:rsidRPr="00751EEA" w:rsidRDefault="006402DE" w:rsidP="009B3871">
      <w:pPr>
        <w:ind w:firstLine="720"/>
        <w:jc w:val="both"/>
        <w:rPr>
          <w:b/>
        </w:rPr>
      </w:pPr>
      <w:r w:rsidRPr="00751EEA">
        <w:rPr>
          <w:b/>
        </w:rPr>
        <w:t>3. Lėšų poreikis ir šaltiniai:</w:t>
      </w:r>
    </w:p>
    <w:p w14:paraId="763F4922" w14:textId="77777777" w:rsidR="006402DE" w:rsidRPr="00751EEA" w:rsidRDefault="006402DE" w:rsidP="009B3871">
      <w:pPr>
        <w:ind w:firstLine="720"/>
        <w:jc w:val="both"/>
      </w:pPr>
      <w:r w:rsidRPr="00751EEA">
        <w:t>Nėra.</w:t>
      </w:r>
    </w:p>
    <w:p w14:paraId="74E58546" w14:textId="77777777" w:rsidR="006402DE" w:rsidRPr="00751EEA" w:rsidRDefault="006402DE" w:rsidP="009B3871">
      <w:pPr>
        <w:ind w:firstLine="720"/>
        <w:jc w:val="both"/>
        <w:rPr>
          <w:b/>
        </w:rPr>
      </w:pPr>
    </w:p>
    <w:p w14:paraId="6545F2BC" w14:textId="44D418D3" w:rsidR="006402DE" w:rsidRPr="00751EEA" w:rsidRDefault="006402DE" w:rsidP="009B3871">
      <w:pPr>
        <w:ind w:firstLine="720"/>
        <w:jc w:val="both"/>
        <w:rPr>
          <w:b/>
        </w:rPr>
      </w:pPr>
      <w:r w:rsidRPr="00751EEA">
        <w:rPr>
          <w:b/>
        </w:rPr>
        <w:t>4. Numatomo teisinio reguliavimo poveikio vertinimo rezultatai, galimos neigiamos priimto sprendimo pasekmės ir kokių priemonių reikėtų imtis, kad tokių pasekmių būtų išvengta:</w:t>
      </w:r>
    </w:p>
    <w:p w14:paraId="477E0770" w14:textId="77777777" w:rsidR="006402DE" w:rsidRPr="00751EEA" w:rsidRDefault="006402DE" w:rsidP="009B3871">
      <w:pPr>
        <w:ind w:firstLine="720"/>
        <w:jc w:val="both"/>
      </w:pPr>
      <w:r w:rsidRPr="00751EEA">
        <w:t xml:space="preserve">Teisinio reguliavimo poveikio vertinimo rezultatai nevertinami. </w:t>
      </w:r>
    </w:p>
    <w:p w14:paraId="42A7935A" w14:textId="04CF0D10" w:rsidR="006402DE" w:rsidRPr="00751EEA" w:rsidRDefault="006402DE" w:rsidP="009B3871">
      <w:pPr>
        <w:ind w:firstLine="720"/>
        <w:jc w:val="both"/>
      </w:pPr>
      <w:r w:rsidRPr="00751EEA">
        <w:t>Neigiamų priimto sprendimo pasekmių nenumatoma.</w:t>
      </w:r>
    </w:p>
    <w:p w14:paraId="15091408" w14:textId="0312C12D" w:rsidR="006402DE" w:rsidRPr="00751EEA" w:rsidRDefault="006402DE" w:rsidP="009B3871">
      <w:pPr>
        <w:ind w:firstLine="720"/>
        <w:jc w:val="both"/>
        <w:rPr>
          <w:b/>
        </w:rPr>
      </w:pPr>
      <w:r w:rsidRPr="00751EEA">
        <w:rPr>
          <w:b/>
        </w:rPr>
        <w:t>5. Kokius teisės aktus būtina priimti, kokius galiojančius teisės aktus reikia pakeisti ar pripažinti netekusiais galios – kas ir kada juos turėtų priimti:</w:t>
      </w:r>
    </w:p>
    <w:p w14:paraId="26A05BB4" w14:textId="7D1A255C" w:rsidR="006402DE" w:rsidRPr="00751EEA" w:rsidRDefault="006907E7" w:rsidP="009B3871">
      <w:pPr>
        <w:ind w:firstLine="720"/>
        <w:jc w:val="both"/>
      </w:pPr>
      <w:r w:rsidRPr="00751EEA">
        <w:t xml:space="preserve">Reikia pakeisti  Anykščių rajono savivaldybės tarybos </w:t>
      </w:r>
      <w:r w:rsidR="00997908" w:rsidRPr="00751EEA">
        <w:rPr>
          <w:bCs/>
        </w:rPr>
        <w:t>2020 m. rugpjūčio 27 d. sprendimą Nr. 1-TS-257 „Dėl Anykščių rajono savivaldybei nuosavybės teise priklausančio turto perdavimo valdyti, naudoti ir disponuoti juo patikėjimo teise tvarkos aprašo patvirtinimo“</w:t>
      </w:r>
      <w:r w:rsidR="006402DE" w:rsidRPr="00751EEA">
        <w:t>.</w:t>
      </w:r>
    </w:p>
    <w:p w14:paraId="78E27D8F" w14:textId="2F4E01FB" w:rsidR="006402DE" w:rsidRPr="00751EEA" w:rsidRDefault="006402DE" w:rsidP="009B3871">
      <w:pPr>
        <w:ind w:firstLine="720"/>
        <w:jc w:val="both"/>
        <w:rPr>
          <w:b/>
        </w:rPr>
      </w:pPr>
      <w:r w:rsidRPr="00751EEA">
        <w:rPr>
          <w:b/>
        </w:rPr>
        <w:t>6. Sprendimo įgyvendinimo terminai – kas, ką ir kada turėtų atlikti:</w:t>
      </w:r>
    </w:p>
    <w:p w14:paraId="736AE2EA" w14:textId="32E8CA81" w:rsidR="006402DE" w:rsidRPr="009B3871" w:rsidRDefault="00997908" w:rsidP="009B3871">
      <w:pPr>
        <w:ind w:firstLine="720"/>
        <w:jc w:val="both"/>
      </w:pPr>
      <w:r w:rsidRPr="00751EEA">
        <w:t xml:space="preserve">Tarybos sprendimas įsigalioja </w:t>
      </w:r>
      <w:r w:rsidR="00DE676E" w:rsidRPr="00751EEA">
        <w:t>2026 m. birželio 1 d</w:t>
      </w:r>
      <w:r w:rsidRPr="00751EEA">
        <w:t>.</w:t>
      </w:r>
    </w:p>
    <w:p w14:paraId="445DA25C" w14:textId="06C8C07E" w:rsidR="006402DE" w:rsidRPr="00751EEA" w:rsidRDefault="006402DE" w:rsidP="009B3871">
      <w:pPr>
        <w:ind w:firstLine="720"/>
        <w:jc w:val="both"/>
        <w:rPr>
          <w:b/>
        </w:rPr>
      </w:pPr>
      <w:r w:rsidRPr="00751EEA">
        <w:rPr>
          <w:b/>
        </w:rPr>
        <w:t>7. Sprendimo projekto rengimo metu gauti specialistų vertinimai ir išvados:</w:t>
      </w:r>
    </w:p>
    <w:p w14:paraId="15D1D0F8" w14:textId="632F6898" w:rsidR="006402DE" w:rsidRPr="00751EEA" w:rsidRDefault="006402DE" w:rsidP="009B3871">
      <w:pPr>
        <w:ind w:firstLine="720"/>
        <w:jc w:val="both"/>
      </w:pPr>
      <w:r w:rsidRPr="00751EEA">
        <w:t>Negauti.</w:t>
      </w:r>
    </w:p>
    <w:p w14:paraId="1D4B9557" w14:textId="698B4CDC" w:rsidR="006402DE" w:rsidRPr="00751EEA" w:rsidRDefault="006402DE" w:rsidP="009B3871">
      <w:pPr>
        <w:ind w:firstLine="720"/>
        <w:jc w:val="both"/>
        <w:rPr>
          <w:b/>
        </w:rPr>
      </w:pPr>
      <w:r w:rsidRPr="00751EEA">
        <w:rPr>
          <w:b/>
        </w:rPr>
        <w:t>8. Kiti reikalingi pagrindimai, skaičiavimai ir paaiškinimai:</w:t>
      </w:r>
    </w:p>
    <w:p w14:paraId="4023A288" w14:textId="6EBAC0F6" w:rsidR="006402DE" w:rsidRPr="00751EEA" w:rsidRDefault="006402DE" w:rsidP="009B3871">
      <w:pPr>
        <w:ind w:firstLine="720"/>
        <w:jc w:val="both"/>
      </w:pPr>
      <w:r w:rsidRPr="00751EEA">
        <w:t>Nėra.</w:t>
      </w:r>
    </w:p>
    <w:p w14:paraId="6C14B3DA" w14:textId="60C09FF9" w:rsidR="006402DE" w:rsidRPr="00751EEA" w:rsidRDefault="006402DE" w:rsidP="009B3871">
      <w:pPr>
        <w:ind w:firstLine="720"/>
        <w:jc w:val="both"/>
      </w:pPr>
      <w:r w:rsidRPr="00751EEA">
        <w:rPr>
          <w:b/>
        </w:rPr>
        <w:t>9. Sprendimo projekto iniciatoriai ir rengėjai, pranešėjas:</w:t>
      </w:r>
      <w:r w:rsidRPr="00751EEA">
        <w:t xml:space="preserve"> </w:t>
      </w:r>
    </w:p>
    <w:p w14:paraId="7144A01D" w14:textId="77777777" w:rsidR="006402DE" w:rsidRPr="00751EEA" w:rsidRDefault="006402DE" w:rsidP="009B3871">
      <w:pPr>
        <w:ind w:firstLine="720"/>
        <w:jc w:val="both"/>
      </w:pPr>
      <w:r w:rsidRPr="00751EEA">
        <w:t xml:space="preserve">Iniciatorius – </w:t>
      </w:r>
      <w:r w:rsidR="001C4364" w:rsidRPr="00751EEA">
        <w:t>Viešųjų pirkimų ir turto skyrius</w:t>
      </w:r>
      <w:r w:rsidRPr="00751EEA">
        <w:t>.</w:t>
      </w:r>
    </w:p>
    <w:p w14:paraId="70BF645B" w14:textId="77777777" w:rsidR="006402DE" w:rsidRPr="00751EEA" w:rsidRDefault="006402DE" w:rsidP="009B3871">
      <w:pPr>
        <w:ind w:firstLine="720"/>
        <w:jc w:val="both"/>
      </w:pPr>
      <w:r w:rsidRPr="00751EEA">
        <w:t>Projekto rengėja – Viešųjų pirkimų ir turto skyriaus vedėjo pavaduotoja J. Pipirienė.</w:t>
      </w:r>
    </w:p>
    <w:p w14:paraId="7979DF95" w14:textId="77777777" w:rsidR="006402DE" w:rsidRPr="00751EEA" w:rsidRDefault="006402DE" w:rsidP="009B3871">
      <w:pPr>
        <w:ind w:firstLine="720"/>
        <w:jc w:val="both"/>
      </w:pPr>
      <w:r w:rsidRPr="00751EEA">
        <w:t xml:space="preserve">Pranešėja –Viešųjų pirkimų ir turto skyriaus vedėjo pavaduotoja J. Pipirienė.            </w:t>
      </w:r>
    </w:p>
    <w:p w14:paraId="38DF477E" w14:textId="442D1B02" w:rsidR="00933F3D" w:rsidRPr="00751EEA" w:rsidRDefault="009B3871" w:rsidP="009B3871">
      <w:r>
        <w:br w:type="page"/>
      </w:r>
    </w:p>
    <w:p w14:paraId="15BE3371" w14:textId="77777777" w:rsidR="00245357" w:rsidRPr="00751EEA" w:rsidRDefault="00245357" w:rsidP="009B3871">
      <w:pPr>
        <w:pStyle w:val="Pagrindinistekstas"/>
        <w:ind w:right="-1" w:firstLine="7230"/>
        <w:jc w:val="left"/>
        <w:rPr>
          <w:b/>
        </w:rPr>
      </w:pPr>
      <w:r w:rsidRPr="00751EEA">
        <w:rPr>
          <w:b/>
        </w:rPr>
        <w:lastRenderedPageBreak/>
        <w:t xml:space="preserve">Projekto lyginamasis </w:t>
      </w:r>
    </w:p>
    <w:p w14:paraId="3CC83704" w14:textId="77777777" w:rsidR="00245357" w:rsidRPr="00751EEA" w:rsidRDefault="00245357" w:rsidP="009B3871">
      <w:pPr>
        <w:pStyle w:val="Pagrindinistekstas"/>
        <w:ind w:firstLine="7230"/>
        <w:jc w:val="left"/>
        <w:rPr>
          <w:b/>
        </w:rPr>
      </w:pPr>
      <w:r w:rsidRPr="00751EEA">
        <w:rPr>
          <w:b/>
        </w:rPr>
        <w:t>variantas</w:t>
      </w:r>
    </w:p>
    <w:p w14:paraId="5FE33DCC" w14:textId="131407E9" w:rsidR="006402DE" w:rsidRPr="00751EEA" w:rsidRDefault="00927DFA" w:rsidP="006402DE">
      <w:pPr>
        <w:overflowPunct w:val="0"/>
        <w:autoSpaceDE w:val="0"/>
        <w:autoSpaceDN w:val="0"/>
        <w:adjustRightInd w:val="0"/>
        <w:ind w:right="-273"/>
        <w:jc w:val="center"/>
        <w:rPr>
          <w:noProof/>
          <w:lang w:val="en-US"/>
        </w:rPr>
      </w:pPr>
      <w:r w:rsidRPr="00751EEA">
        <w:rPr>
          <w:noProof/>
          <w:lang w:val="en-US"/>
        </w:rPr>
        <w:drawing>
          <wp:inline distT="0" distB="0" distL="0" distR="0" wp14:anchorId="14E398F0" wp14:editId="5E984821">
            <wp:extent cx="676275" cy="6762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2BC6939A" w14:textId="77777777" w:rsidR="006402DE" w:rsidRPr="00751EEA" w:rsidRDefault="006402DE" w:rsidP="006402DE">
      <w:pPr>
        <w:overflowPunct w:val="0"/>
        <w:autoSpaceDE w:val="0"/>
        <w:autoSpaceDN w:val="0"/>
        <w:adjustRightInd w:val="0"/>
        <w:ind w:right="-273"/>
        <w:jc w:val="center"/>
        <w:rPr>
          <w:szCs w:val="20"/>
        </w:rPr>
      </w:pPr>
    </w:p>
    <w:p w14:paraId="7C194246" w14:textId="77777777" w:rsidR="006402DE" w:rsidRPr="00751EEA" w:rsidRDefault="006402DE" w:rsidP="006402DE">
      <w:pPr>
        <w:overflowPunct w:val="0"/>
        <w:autoSpaceDE w:val="0"/>
        <w:autoSpaceDN w:val="0"/>
        <w:adjustRightInd w:val="0"/>
        <w:jc w:val="center"/>
        <w:rPr>
          <w:b/>
          <w:szCs w:val="20"/>
        </w:rPr>
      </w:pPr>
      <w:r w:rsidRPr="00751EEA">
        <w:rPr>
          <w:b/>
        </w:rPr>
        <w:t>ANYKŠČIŲ RAJONO SAVIVALDYBĖS</w:t>
      </w:r>
    </w:p>
    <w:p w14:paraId="701074A2" w14:textId="77777777" w:rsidR="006402DE" w:rsidRPr="00751EEA" w:rsidRDefault="006402DE" w:rsidP="006402DE">
      <w:pPr>
        <w:overflowPunct w:val="0"/>
        <w:autoSpaceDE w:val="0"/>
        <w:autoSpaceDN w:val="0"/>
        <w:adjustRightInd w:val="0"/>
        <w:jc w:val="center"/>
        <w:rPr>
          <w:b/>
          <w:szCs w:val="20"/>
        </w:rPr>
      </w:pPr>
      <w:r w:rsidRPr="00751EEA">
        <w:rPr>
          <w:b/>
        </w:rPr>
        <w:t>TARYBA</w:t>
      </w:r>
    </w:p>
    <w:p w14:paraId="425758C6" w14:textId="77777777" w:rsidR="006402DE" w:rsidRPr="00751EEA" w:rsidRDefault="006402DE" w:rsidP="006402DE">
      <w:pPr>
        <w:overflowPunct w:val="0"/>
        <w:autoSpaceDE w:val="0"/>
        <w:autoSpaceDN w:val="0"/>
        <w:adjustRightInd w:val="0"/>
        <w:jc w:val="center"/>
        <w:rPr>
          <w:b/>
          <w:sz w:val="28"/>
          <w:szCs w:val="20"/>
        </w:rPr>
      </w:pPr>
    </w:p>
    <w:p w14:paraId="00D8E36B" w14:textId="6B6D4EA8" w:rsidR="006402DE" w:rsidRPr="006C686D" w:rsidRDefault="006402DE" w:rsidP="006C686D">
      <w:pPr>
        <w:overflowPunct w:val="0"/>
        <w:autoSpaceDE w:val="0"/>
        <w:autoSpaceDN w:val="0"/>
        <w:adjustRightInd w:val="0"/>
        <w:jc w:val="center"/>
        <w:rPr>
          <w:b/>
        </w:rPr>
      </w:pPr>
      <w:r w:rsidRPr="00751EEA">
        <w:rPr>
          <w:b/>
        </w:rPr>
        <w:t>SPRENDIMAS</w:t>
      </w:r>
    </w:p>
    <w:p w14:paraId="1B993B4B" w14:textId="77777777" w:rsidR="006402DE" w:rsidRPr="00751EEA" w:rsidRDefault="006402DE" w:rsidP="006402DE">
      <w:pPr>
        <w:overflowPunct w:val="0"/>
        <w:autoSpaceDE w:val="0"/>
        <w:autoSpaceDN w:val="0"/>
        <w:adjustRightInd w:val="0"/>
        <w:jc w:val="center"/>
        <w:rPr>
          <w:b/>
          <w:caps/>
        </w:rPr>
      </w:pPr>
      <w:r w:rsidRPr="00751EEA">
        <w:rPr>
          <w:b/>
          <w:caps/>
        </w:rPr>
        <w:t xml:space="preserve"> </w:t>
      </w:r>
      <w:r w:rsidR="001C4364" w:rsidRPr="00751EEA">
        <w:rPr>
          <w:b/>
          <w:caps/>
        </w:rPr>
        <w:t>dėl anykščių rajono savivaldybės tarybos 2020 m. rugpjūčio 27 d. sprendimo NR. 1-TS-257 „dėl anykščių rajono savivaldybei nuosavybės teise priklausančio turto perdavimo valdyti, naudoti ir disponuoti juo patikėjimo teise tvarkos aprašo patvirtinimo“ pakeitimo</w:t>
      </w:r>
    </w:p>
    <w:p w14:paraId="6084614B" w14:textId="77777777" w:rsidR="006402DE" w:rsidRPr="00751EEA" w:rsidRDefault="006402DE" w:rsidP="006402DE">
      <w:pPr>
        <w:overflowPunct w:val="0"/>
        <w:autoSpaceDE w:val="0"/>
        <w:autoSpaceDN w:val="0"/>
        <w:adjustRightInd w:val="0"/>
        <w:jc w:val="center"/>
        <w:rPr>
          <w:szCs w:val="20"/>
        </w:rPr>
      </w:pPr>
    </w:p>
    <w:p w14:paraId="1D6A97A2" w14:textId="77777777" w:rsidR="000B781E" w:rsidRPr="00751EEA" w:rsidRDefault="000B781E" w:rsidP="000B781E">
      <w:pPr>
        <w:overflowPunct w:val="0"/>
        <w:autoSpaceDE w:val="0"/>
        <w:autoSpaceDN w:val="0"/>
        <w:adjustRightInd w:val="0"/>
      </w:pPr>
    </w:p>
    <w:p w14:paraId="27879D6F" w14:textId="5F32694B" w:rsidR="000B781E" w:rsidRPr="00751EEA" w:rsidRDefault="000B781E" w:rsidP="000B781E">
      <w:pPr>
        <w:overflowPunct w:val="0"/>
        <w:autoSpaceDE w:val="0"/>
        <w:autoSpaceDN w:val="0"/>
        <w:adjustRightInd w:val="0"/>
        <w:ind w:right="-1"/>
        <w:jc w:val="center"/>
        <w:rPr>
          <w:szCs w:val="20"/>
        </w:rPr>
      </w:pPr>
      <w:fldSimple w:instr=" FILLIN &quot;data&quot; \* MERGEFORMAT ">
        <w:r w:rsidRPr="00751EEA">
          <w:t xml:space="preserve">2026 m. </w:t>
        </w:r>
        <w:r w:rsidR="00245357" w:rsidRPr="00751EEA">
          <w:t xml:space="preserve">gegužės </w:t>
        </w:r>
        <w:r w:rsidR="006C686D">
          <w:t>28</w:t>
        </w:r>
        <w:r w:rsidRPr="00751EEA">
          <w:t xml:space="preserve"> d.</w:t>
        </w:r>
      </w:fldSimple>
      <w:r w:rsidRPr="00751EEA">
        <w:t xml:space="preserve"> Nr. 1-T-</w:t>
      </w:r>
      <w:r w:rsidR="006C686D">
        <w:t>170</w:t>
      </w:r>
      <w:r w:rsidRPr="00751EEA">
        <w:fldChar w:fldCharType="begin"/>
      </w:r>
      <w:r w:rsidRPr="00751EEA">
        <w:instrText xml:space="preserve"> FILLIN "indeksas" \* MERGEFORMAT </w:instrText>
      </w:r>
      <w:r w:rsidRPr="00751EEA">
        <w:fldChar w:fldCharType="end"/>
      </w:r>
    </w:p>
    <w:p w14:paraId="18AF8145" w14:textId="77777777" w:rsidR="000B781E" w:rsidRPr="00751EEA" w:rsidRDefault="000B781E" w:rsidP="000B781E">
      <w:pPr>
        <w:overflowPunct w:val="0"/>
        <w:autoSpaceDE w:val="0"/>
        <w:autoSpaceDN w:val="0"/>
        <w:adjustRightInd w:val="0"/>
        <w:ind w:right="-1"/>
        <w:jc w:val="center"/>
        <w:rPr>
          <w:b/>
          <w:szCs w:val="20"/>
        </w:rPr>
      </w:pPr>
      <w:r w:rsidRPr="00751EEA">
        <w:t>Anykščiai</w:t>
      </w:r>
    </w:p>
    <w:p w14:paraId="1FFEF4A8" w14:textId="77777777" w:rsidR="000B781E" w:rsidRPr="00751EEA" w:rsidRDefault="000B781E" w:rsidP="000B781E">
      <w:pPr>
        <w:pStyle w:val="Pagrindinistekstas"/>
        <w:ind w:right="-1"/>
        <w:jc w:val="center"/>
        <w:rPr>
          <w:bCs w:val="0"/>
        </w:rPr>
      </w:pPr>
    </w:p>
    <w:p w14:paraId="12FC9A8A" w14:textId="63E6F00F" w:rsidR="000B781E" w:rsidRPr="00751EEA" w:rsidRDefault="000B781E" w:rsidP="000B781E">
      <w:pPr>
        <w:pStyle w:val="Pagrindinistekstas"/>
        <w:spacing w:line="360" w:lineRule="auto"/>
        <w:ind w:firstLine="851"/>
        <w:rPr>
          <w:bCs w:val="0"/>
        </w:rPr>
      </w:pPr>
      <w:r w:rsidRPr="00751EEA">
        <w:rPr>
          <w:bCs w:val="0"/>
        </w:rPr>
        <w:t xml:space="preserve">Vadovaudamasi Lietuvos Respublikos vietos savivaldos įstatymo 15 straipsnio 2 dalies 19 punktu, 16 straipsnio 1 dalimi, Lietuvos Respublikos valstybės ir savivaldybių turto valdymo, naudojimo ir disponavimo juo įstatymo 10 ir 12 straipsniais, 24 straipsnio 2 dalimi, 27 straipsnio 1 dalies 1 punktu, </w:t>
      </w:r>
      <w:r w:rsidR="007F1AE4" w:rsidRPr="00751EEA">
        <w:rPr>
          <w:bCs w:val="0"/>
        </w:rPr>
        <w:t>Lietuvos Respublikos valstybės ir savivaldybių turto valdymo, naudojimo ir disponavimo juo įstatymo Nr. VIII-729 pakeitimo įstatymo 2 straipsnio 2 dalimi,</w:t>
      </w:r>
      <w:r w:rsidR="007F1AE4" w:rsidRPr="00751EEA">
        <w:t xml:space="preserve"> </w:t>
      </w:r>
      <w:r w:rsidRPr="00751EEA">
        <w:rPr>
          <w:bCs w:val="0"/>
        </w:rPr>
        <w:t>Anykščių rajono savivaldybės taryba n u s p r e n d ž i a:</w:t>
      </w:r>
    </w:p>
    <w:p w14:paraId="7FC15ADF" w14:textId="7C5D05DD" w:rsidR="000B781E" w:rsidRPr="00751EEA" w:rsidRDefault="000B781E" w:rsidP="00BA4084">
      <w:pPr>
        <w:pStyle w:val="Pagrindinistekstas"/>
        <w:numPr>
          <w:ilvl w:val="0"/>
          <w:numId w:val="25"/>
        </w:numPr>
        <w:spacing w:line="360" w:lineRule="auto"/>
        <w:ind w:left="0" w:firstLine="851"/>
      </w:pPr>
      <w:r w:rsidRPr="00751EEA">
        <w:rPr>
          <w:bCs w:val="0"/>
        </w:rPr>
        <w:t>Pakeisti Anykščių rajono savivaldybei nuosavybės teise priklausančio turto perdavimo valdyti, naudoti ir disponuoti juo patikėjimo teise tvarkos aprašą, patvirtintą Anykščių rajono savivaldybės tarybos 2020 m. rugpjūčio 27 d. sprendimu Nr. 1-TS-257 „Dėl Anykščių rajono savivaldybei nuosavybės teise priklausančio turto perdavimo valdyti, naudoti ir disponuoti juo patikėjimo teise tvarkos aprašo patvirtinimo</w:t>
      </w:r>
      <w:r w:rsidR="003C31C7">
        <w:rPr>
          <w:bCs w:val="0"/>
        </w:rPr>
        <w:t>“</w:t>
      </w:r>
      <w:r w:rsidR="00AC5348" w:rsidRPr="00751EEA">
        <w:rPr>
          <w:bCs w:val="0"/>
        </w:rPr>
        <w:t>:</w:t>
      </w:r>
    </w:p>
    <w:p w14:paraId="07D2B11B" w14:textId="7669C8F2" w:rsidR="00AC5348" w:rsidRPr="00751EEA" w:rsidRDefault="00BA4084" w:rsidP="007F1AE4">
      <w:pPr>
        <w:pStyle w:val="Sraopastraipa"/>
        <w:numPr>
          <w:ilvl w:val="1"/>
          <w:numId w:val="25"/>
        </w:numPr>
        <w:tabs>
          <w:tab w:val="left" w:pos="851"/>
        </w:tabs>
        <w:suppressAutoHyphens/>
        <w:autoSpaceDN w:val="0"/>
        <w:spacing w:line="360" w:lineRule="auto"/>
        <w:jc w:val="both"/>
        <w:textAlignment w:val="baseline"/>
        <w:rPr>
          <w:kern w:val="3"/>
        </w:rPr>
      </w:pPr>
      <w:r w:rsidRPr="00751EEA">
        <w:rPr>
          <w:kern w:val="3"/>
        </w:rPr>
        <w:t xml:space="preserve"> </w:t>
      </w:r>
      <w:r w:rsidR="00AC5348" w:rsidRPr="00751EEA">
        <w:rPr>
          <w:kern w:val="3"/>
        </w:rPr>
        <w:t>Pakeisti 5 punktą ir jį išdėstyti taip:</w:t>
      </w:r>
    </w:p>
    <w:p w14:paraId="1A8FD25E" w14:textId="3B487911" w:rsidR="00AC5348" w:rsidRPr="00751EEA" w:rsidRDefault="00AC5348" w:rsidP="007F1AE4">
      <w:pPr>
        <w:tabs>
          <w:tab w:val="left" w:pos="0"/>
        </w:tabs>
        <w:spacing w:line="360" w:lineRule="auto"/>
        <w:ind w:firstLine="851"/>
        <w:jc w:val="both"/>
      </w:pPr>
      <w:r w:rsidRPr="00751EEA">
        <w:t xml:space="preserve">„5. Savivaldybės turtas patikėjimo teise Tarybos arba </w:t>
      </w:r>
      <w:r w:rsidRPr="00751EEA">
        <w:rPr>
          <w:b/>
          <w:bCs/>
        </w:rPr>
        <w:t>jos įgaliotų savivaldybės turto valdytojų (toliau – Turto valdytojų) sprendimu</w:t>
      </w:r>
      <w:r w:rsidRPr="00751EEA">
        <w:t xml:space="preserve"> gali būti perduodamas šiems patikėjimo teisės subjektams:</w:t>
      </w:r>
    </w:p>
    <w:p w14:paraId="1A8623D0" w14:textId="77777777" w:rsidR="00AC5348" w:rsidRPr="00751EEA" w:rsidRDefault="00AC5348" w:rsidP="007F1AE4">
      <w:pPr>
        <w:spacing w:line="360" w:lineRule="auto"/>
        <w:ind w:firstLine="851"/>
        <w:jc w:val="both"/>
      </w:pPr>
      <w:r w:rsidRPr="00751EEA">
        <w:t xml:space="preserve">5.1. Anykščių rajono savivaldybės </w:t>
      </w:r>
      <w:r w:rsidRPr="00751EEA">
        <w:rPr>
          <w:strike/>
        </w:rPr>
        <w:t>institucijoms, įmonėms,</w:t>
      </w:r>
      <w:r w:rsidRPr="00751EEA">
        <w:t xml:space="preserve"> </w:t>
      </w:r>
      <w:r w:rsidRPr="00751EEA">
        <w:rPr>
          <w:b/>
          <w:bCs/>
        </w:rPr>
        <w:t>biudžetinėms</w:t>
      </w:r>
      <w:r w:rsidRPr="00751EEA">
        <w:t xml:space="preserve"> įstaigoms </w:t>
      </w:r>
      <w:r w:rsidRPr="00751EEA">
        <w:rPr>
          <w:strike/>
        </w:rPr>
        <w:t>ir organizacijoms įstatuose ar nuostatuose numatytai veiklai vykdyti</w:t>
      </w:r>
      <w:r w:rsidRPr="00751EEA">
        <w:t>;</w:t>
      </w:r>
    </w:p>
    <w:p w14:paraId="271896DD" w14:textId="77777777" w:rsidR="00AC5348" w:rsidRPr="00751EEA" w:rsidRDefault="00AC5348" w:rsidP="00AC5348">
      <w:pPr>
        <w:spacing w:line="360" w:lineRule="auto"/>
        <w:ind w:firstLine="851"/>
        <w:jc w:val="both"/>
        <w:rPr>
          <w:b/>
          <w:bCs/>
        </w:rPr>
      </w:pPr>
      <w:r w:rsidRPr="00751EEA">
        <w:rPr>
          <w:b/>
          <w:bCs/>
        </w:rPr>
        <w:t>5.2. subjektams, kuriems teisė valdyti savivaldybės turtą patikėjimo teise suteikta jų veiklą reglamentuojančiuose įstatymuose;</w:t>
      </w:r>
    </w:p>
    <w:p w14:paraId="75606DE1" w14:textId="6289F087" w:rsidR="00AC5348" w:rsidRPr="00751EEA" w:rsidRDefault="00AC5348" w:rsidP="00AC5348">
      <w:pPr>
        <w:spacing w:line="360" w:lineRule="auto"/>
        <w:ind w:firstLine="851"/>
        <w:jc w:val="both"/>
      </w:pPr>
      <w:r w:rsidRPr="00751EEA">
        <w:rPr>
          <w:strike/>
        </w:rPr>
        <w:t>5.2.</w:t>
      </w:r>
      <w:r w:rsidRPr="00751EEA">
        <w:t xml:space="preserve"> </w:t>
      </w:r>
      <w:r w:rsidRPr="00751EEA">
        <w:rPr>
          <w:b/>
          <w:bCs/>
        </w:rPr>
        <w:t>5.3.</w:t>
      </w:r>
      <w:r w:rsidRPr="00751EEA">
        <w:t xml:space="preserve"> kitiems juridiniams asmenims - pagal turto patikėjimo sutartį, jeigu pagal įstatymus jiems priskirtos savivaldybių funkcijos ne ilgesniam kaip 20 metų terminui, </w:t>
      </w:r>
      <w:r w:rsidR="007F1AE4" w:rsidRPr="00751EEA">
        <w:rPr>
          <w:b/>
          <w:bCs/>
        </w:rPr>
        <w:t xml:space="preserve">jeigu įstatymuose </w:t>
      </w:r>
      <w:r w:rsidR="007F1AE4" w:rsidRPr="00751EEA">
        <w:rPr>
          <w:b/>
          <w:bCs/>
        </w:rPr>
        <w:lastRenderedPageBreak/>
        <w:t xml:space="preserve">nenustatyta kitaip, </w:t>
      </w:r>
      <w:r w:rsidRPr="00751EEA">
        <w:t xml:space="preserve">bet ne ilgiau nei yra įgyvendinamos savivaldybės funkcijos </w:t>
      </w:r>
      <w:r w:rsidRPr="00751EEA">
        <w:rPr>
          <w:b/>
          <w:bCs/>
        </w:rPr>
        <w:t>– tik Tarybos sprendimu</w:t>
      </w:r>
      <w:r w:rsidRPr="00751EEA">
        <w:t xml:space="preserve">;  </w:t>
      </w:r>
    </w:p>
    <w:p w14:paraId="12F5E4D5" w14:textId="503DCA9E" w:rsidR="00AC5348" w:rsidRPr="00751EEA" w:rsidRDefault="00AC5348" w:rsidP="002E4843">
      <w:pPr>
        <w:tabs>
          <w:tab w:val="left" w:pos="0"/>
        </w:tabs>
        <w:suppressAutoHyphens/>
        <w:autoSpaceDN w:val="0"/>
        <w:spacing w:line="360" w:lineRule="auto"/>
        <w:ind w:firstLine="851"/>
        <w:jc w:val="both"/>
        <w:textAlignment w:val="baseline"/>
      </w:pPr>
      <w:r w:rsidRPr="00751EEA">
        <w:rPr>
          <w:strike/>
        </w:rPr>
        <w:t>5.3</w:t>
      </w:r>
      <w:r w:rsidRPr="00751EEA">
        <w:rPr>
          <w:b/>
          <w:bCs/>
        </w:rPr>
        <w:t>. 5.4.</w:t>
      </w:r>
      <w:r w:rsidRPr="00751EEA">
        <w:t xml:space="preserve"> LNSS asmens ir visuomenės sveikatos priežiūros viešosioms įstaigoms (toliau – savivaldybės sveikatos priežiūros viešoji įstaiga) Savivaldybės ilgalaikis materialusis turtas ne ilgesniam kaip 99 metų terminui, bet ne ilgiau nei yra įgyvendinamos savivaldybės funkcijos</w:t>
      </w:r>
      <w:r w:rsidR="007F1AE4" w:rsidRPr="00751EEA">
        <w:t xml:space="preserve"> </w:t>
      </w:r>
      <w:r w:rsidR="007F1AE4" w:rsidRPr="00751EEA">
        <w:rPr>
          <w:b/>
          <w:bCs/>
        </w:rPr>
        <w:t>– tik Tarybos sprendimu</w:t>
      </w:r>
      <w:r w:rsidRPr="00751EEA">
        <w:t>.“</w:t>
      </w:r>
    </w:p>
    <w:p w14:paraId="54B8F84E" w14:textId="77777777" w:rsidR="007F1AE4" w:rsidRPr="00751EEA" w:rsidRDefault="007F1AE4" w:rsidP="007F1AE4">
      <w:pPr>
        <w:tabs>
          <w:tab w:val="left" w:pos="0"/>
        </w:tabs>
        <w:suppressAutoHyphens/>
        <w:autoSpaceDN w:val="0"/>
        <w:spacing w:line="360" w:lineRule="auto"/>
        <w:ind w:firstLine="851"/>
        <w:jc w:val="both"/>
        <w:textAlignment w:val="baseline"/>
        <w:rPr>
          <w:kern w:val="3"/>
        </w:rPr>
      </w:pPr>
      <w:r w:rsidRPr="00751EEA">
        <w:t xml:space="preserve">1.2. </w:t>
      </w:r>
      <w:r w:rsidRPr="00751EEA">
        <w:rPr>
          <w:kern w:val="3"/>
        </w:rPr>
        <w:t>Pakeisti 14 punktą ir jį išdėstyti taip:</w:t>
      </w:r>
    </w:p>
    <w:p w14:paraId="571A9968" w14:textId="77777777" w:rsidR="007F1AE4" w:rsidRPr="00751EEA" w:rsidRDefault="007F1AE4" w:rsidP="007F1AE4">
      <w:pPr>
        <w:tabs>
          <w:tab w:val="left" w:pos="0"/>
        </w:tabs>
        <w:spacing w:line="360" w:lineRule="auto"/>
        <w:ind w:firstLine="851"/>
        <w:jc w:val="both"/>
      </w:pPr>
      <w:r w:rsidRPr="00751EEA">
        <w:t xml:space="preserve">„14. Subjektai, nurodyti šio Aprašo 5 punkte, norintys gauti Savivaldybės turtą patikėjimo teise, </w:t>
      </w:r>
      <w:r w:rsidRPr="00751EEA">
        <w:rPr>
          <w:strike/>
        </w:rPr>
        <w:t>Anykščių rajono savivaldybės administracijai</w:t>
      </w:r>
      <w:r w:rsidRPr="00751EEA">
        <w:t xml:space="preserve"> pateikia:</w:t>
      </w:r>
    </w:p>
    <w:p w14:paraId="327C1927" w14:textId="77777777" w:rsidR="007F1AE4" w:rsidRPr="00751EEA" w:rsidRDefault="007F1AE4" w:rsidP="007F1AE4">
      <w:pPr>
        <w:spacing w:line="360" w:lineRule="auto"/>
        <w:ind w:firstLine="851"/>
        <w:jc w:val="both"/>
      </w:pPr>
      <w:r w:rsidRPr="00751EEA">
        <w:t>14.1. motyvuotą prašymą perduoti Savivaldybės turtą, kuriame turi būti nurodoma įstaigos veikla ir savivaldybės funkcija, kuriai vykdyti bus naudojamas perimtas turtas;</w:t>
      </w:r>
    </w:p>
    <w:p w14:paraId="5DDDB5FF" w14:textId="77777777" w:rsidR="007F1AE4" w:rsidRPr="00751EEA" w:rsidRDefault="007F1AE4" w:rsidP="007F1AE4">
      <w:pPr>
        <w:spacing w:line="360" w:lineRule="auto"/>
        <w:ind w:firstLine="851"/>
        <w:jc w:val="both"/>
      </w:pPr>
      <w:r w:rsidRPr="00751EEA">
        <w:t xml:space="preserve">14.2. </w:t>
      </w:r>
      <w:r w:rsidRPr="00751EEA">
        <w:rPr>
          <w:strike/>
        </w:rPr>
        <w:t>juridinių asmenų registravimo pažymėjimo kopiją arba išrašo iš Juridinių asmenų registro kopiją, patvirtintą teisės aktų nustatyta tvarka</w:t>
      </w:r>
      <w:r w:rsidRPr="00751EEA">
        <w:t xml:space="preserve"> </w:t>
      </w:r>
      <w:r w:rsidRPr="00751EEA">
        <w:rPr>
          <w:b/>
          <w:bCs/>
        </w:rPr>
        <w:t xml:space="preserve">Juridinių asmenų registro (JAR) išrašą arba Elektroninis sertifikuotas išrašą (ESI) </w:t>
      </w:r>
      <w:r w:rsidRPr="00751EEA">
        <w:t xml:space="preserve">(pateikia tik Aprašo </w:t>
      </w:r>
      <w:r w:rsidRPr="00751EEA">
        <w:rPr>
          <w:strike/>
        </w:rPr>
        <w:t>5.2</w:t>
      </w:r>
      <w:r w:rsidRPr="00751EEA">
        <w:t xml:space="preserve"> </w:t>
      </w:r>
      <w:r w:rsidRPr="00751EEA">
        <w:rPr>
          <w:b/>
          <w:bCs/>
        </w:rPr>
        <w:t>5.3</w:t>
      </w:r>
      <w:r w:rsidRPr="00751EEA">
        <w:t xml:space="preserve"> papunktyje nurodyti juridiniai asmenys);</w:t>
      </w:r>
    </w:p>
    <w:p w14:paraId="1D9BE6C2" w14:textId="77777777" w:rsidR="007F1AE4" w:rsidRPr="00751EEA" w:rsidRDefault="007F1AE4" w:rsidP="007F1AE4">
      <w:pPr>
        <w:spacing w:line="360" w:lineRule="auto"/>
        <w:ind w:firstLine="851"/>
        <w:jc w:val="both"/>
      </w:pPr>
      <w:r w:rsidRPr="00751EEA">
        <w:t xml:space="preserve">14.3. įstatų ar nuostatų kopiją, patvirtintą teisės aktų nustatyta tvarka (pateikia tik Aprašo </w:t>
      </w:r>
      <w:r w:rsidRPr="00751EEA">
        <w:rPr>
          <w:strike/>
        </w:rPr>
        <w:t>5.2</w:t>
      </w:r>
      <w:r w:rsidRPr="00751EEA">
        <w:t xml:space="preserve"> </w:t>
      </w:r>
      <w:r w:rsidRPr="00751EEA">
        <w:rPr>
          <w:b/>
          <w:bCs/>
        </w:rPr>
        <w:t>5.3</w:t>
      </w:r>
      <w:r w:rsidRPr="00751EEA">
        <w:t xml:space="preserve"> papunktyje nurodyti juridiniai asmenys)</w:t>
      </w:r>
      <w:r w:rsidRPr="00751EEA">
        <w:rPr>
          <w:strike/>
        </w:rPr>
        <w:t>.</w:t>
      </w:r>
      <w:r w:rsidRPr="00751EEA">
        <w:t>;“</w:t>
      </w:r>
    </w:p>
    <w:p w14:paraId="00F06245" w14:textId="4C452965" w:rsidR="007F1AE4" w:rsidRPr="00751EEA" w:rsidRDefault="007F1AE4" w:rsidP="007F1AE4">
      <w:pPr>
        <w:tabs>
          <w:tab w:val="left" w:pos="0"/>
        </w:tabs>
        <w:suppressAutoHyphens/>
        <w:autoSpaceDN w:val="0"/>
        <w:spacing w:line="360" w:lineRule="auto"/>
        <w:ind w:firstLine="851"/>
        <w:jc w:val="both"/>
        <w:textAlignment w:val="baseline"/>
        <w:rPr>
          <w:b/>
          <w:bCs/>
        </w:rPr>
      </w:pPr>
      <w:r w:rsidRPr="00751EEA">
        <w:rPr>
          <w:b/>
          <w:bCs/>
          <w:kern w:val="3"/>
        </w:rPr>
        <w:t xml:space="preserve">14.4. 14.2 ir 14.3 papunkčiuose nurodytų dokumentų teikti nereikia, </w:t>
      </w:r>
      <w:r w:rsidRPr="00751EEA">
        <w:rPr>
          <w:b/>
          <w:bCs/>
        </w:rPr>
        <w:t>kai jų kopijos yra viešai prieinamos valstybės registruose</w:t>
      </w:r>
      <w:r w:rsidR="00B1277F">
        <w:rPr>
          <w:b/>
          <w:bCs/>
        </w:rPr>
        <w:t xml:space="preserve"> </w:t>
      </w:r>
      <w:r w:rsidR="00B1277F" w:rsidRPr="00B1277F">
        <w:rPr>
          <w:b/>
          <w:bCs/>
        </w:rPr>
        <w:t>(kadastruose), žinybiniuose registruose, valstybės informacinėse sistemose ir kitose informacinėse sistemose, finansuojamose iš valstybės ar savivaldybės biudžeto ir (ar) valstybės pinigų fondų)</w:t>
      </w:r>
      <w:r w:rsidRPr="00751EEA">
        <w:rPr>
          <w:b/>
          <w:bCs/>
        </w:rPr>
        <w:t>.“</w:t>
      </w:r>
    </w:p>
    <w:p w14:paraId="20F6909D" w14:textId="77777777" w:rsidR="007F1AE4" w:rsidRPr="00751EEA" w:rsidRDefault="007F1AE4" w:rsidP="007F1AE4">
      <w:pPr>
        <w:tabs>
          <w:tab w:val="left" w:pos="0"/>
        </w:tabs>
        <w:suppressAutoHyphens/>
        <w:autoSpaceDN w:val="0"/>
        <w:spacing w:line="360" w:lineRule="auto"/>
        <w:ind w:firstLine="851"/>
        <w:jc w:val="both"/>
        <w:textAlignment w:val="baseline"/>
      </w:pPr>
      <w:r w:rsidRPr="00751EEA">
        <w:rPr>
          <w:kern w:val="3"/>
        </w:rPr>
        <w:t>1.3. Pakeisti 17.4 papunktį ir jį išdėstyti taip:</w:t>
      </w:r>
    </w:p>
    <w:p w14:paraId="2E169C92" w14:textId="77777777" w:rsidR="007F1AE4" w:rsidRPr="00751EEA" w:rsidRDefault="007F1AE4" w:rsidP="007F1AE4">
      <w:pPr>
        <w:spacing w:line="360" w:lineRule="auto"/>
        <w:ind w:firstLine="851"/>
        <w:jc w:val="both"/>
      </w:pPr>
      <w:r w:rsidRPr="00751EEA">
        <w:t xml:space="preserve">„17.4. terminas, kuriam perduodamas turtas. Šis papunktis netaikomas, kai turtas perduodamas 5.1 </w:t>
      </w:r>
      <w:r w:rsidRPr="00751EEA">
        <w:rPr>
          <w:b/>
          <w:bCs/>
        </w:rPr>
        <w:t>ir 5.2</w:t>
      </w:r>
      <w:r w:rsidRPr="00751EEA">
        <w:t xml:space="preserve"> </w:t>
      </w:r>
      <w:r w:rsidRPr="00751EEA">
        <w:rPr>
          <w:strike/>
        </w:rPr>
        <w:t>papunktyje</w:t>
      </w:r>
      <w:r w:rsidRPr="00751EEA">
        <w:t xml:space="preserve"> </w:t>
      </w:r>
      <w:r w:rsidRPr="00751EEA">
        <w:rPr>
          <w:b/>
          <w:bCs/>
        </w:rPr>
        <w:t xml:space="preserve">papunkčiuose </w:t>
      </w:r>
      <w:r w:rsidRPr="00751EEA">
        <w:t>nurodytiems subjektams;“</w:t>
      </w:r>
    </w:p>
    <w:p w14:paraId="7A3D364D" w14:textId="78EC4B50" w:rsidR="00AC5348" w:rsidRPr="00751EEA" w:rsidRDefault="007F1AE4" w:rsidP="007F1AE4">
      <w:pPr>
        <w:pStyle w:val="Pagrindinistekstas"/>
        <w:spacing w:line="360" w:lineRule="auto"/>
        <w:ind w:firstLine="851"/>
      </w:pPr>
      <w:r w:rsidRPr="00751EEA">
        <w:t>1.</w:t>
      </w:r>
      <w:r w:rsidR="006B1974" w:rsidRPr="00751EEA">
        <w:t>4.</w:t>
      </w:r>
      <w:r w:rsidR="00BA4084" w:rsidRPr="00751EEA">
        <w:t xml:space="preserve"> </w:t>
      </w:r>
      <w:r w:rsidR="00AC5348" w:rsidRPr="00751EEA">
        <w:rPr>
          <w:kern w:val="3"/>
        </w:rPr>
        <w:t>Pakeisti 19 punktą ir jį išdėstyti taip:</w:t>
      </w:r>
    </w:p>
    <w:p w14:paraId="3C576919" w14:textId="77777777" w:rsidR="00076860" w:rsidRPr="00751EEA" w:rsidRDefault="00AC5348" w:rsidP="00076860">
      <w:pPr>
        <w:spacing w:line="360" w:lineRule="auto"/>
        <w:ind w:firstLine="851"/>
        <w:jc w:val="both"/>
      </w:pPr>
      <w:r w:rsidRPr="00751EEA">
        <w:t xml:space="preserve">„19. Savivaldybės turto, išskyrus akcijas, perdavimas valdyti, naudoti ir disponuoti juo patikėjimo teise Aprašo 5.1 </w:t>
      </w:r>
      <w:r w:rsidRPr="00751EEA">
        <w:rPr>
          <w:b/>
          <w:bCs/>
        </w:rPr>
        <w:t>ir</w:t>
      </w:r>
      <w:r w:rsidRPr="00751EEA">
        <w:t xml:space="preserve"> </w:t>
      </w:r>
      <w:r w:rsidRPr="00751EEA">
        <w:rPr>
          <w:b/>
          <w:bCs/>
        </w:rPr>
        <w:t>5.2</w:t>
      </w:r>
      <w:r w:rsidRPr="00751EEA">
        <w:t xml:space="preserve"> </w:t>
      </w:r>
      <w:r w:rsidRPr="00751EEA">
        <w:rPr>
          <w:strike/>
        </w:rPr>
        <w:t>papunktyje</w:t>
      </w:r>
      <w:r w:rsidRPr="00751EEA">
        <w:t xml:space="preserve"> </w:t>
      </w:r>
      <w:r w:rsidRPr="00751EEA">
        <w:rPr>
          <w:b/>
          <w:bCs/>
        </w:rPr>
        <w:t>papunkčiuose</w:t>
      </w:r>
      <w:r w:rsidRPr="00751EEA">
        <w:t xml:space="preserve"> nurodytiems subjektams įforminamas Turto perdavimo-priėmimo aktu (Aprašo 1 priedas).“</w:t>
      </w:r>
      <w:r w:rsidR="00076860" w:rsidRPr="00751EEA">
        <w:t xml:space="preserve"> </w:t>
      </w:r>
    </w:p>
    <w:p w14:paraId="44C5D3E6" w14:textId="2A76EE21" w:rsidR="00AC5348" w:rsidRPr="00751EEA" w:rsidRDefault="006B1974" w:rsidP="006B1974">
      <w:pPr>
        <w:pStyle w:val="Sraopastraipa"/>
        <w:numPr>
          <w:ilvl w:val="1"/>
          <w:numId w:val="23"/>
        </w:numPr>
        <w:spacing w:line="360" w:lineRule="auto"/>
        <w:jc w:val="both"/>
      </w:pPr>
      <w:r w:rsidRPr="00751EEA">
        <w:rPr>
          <w:kern w:val="3"/>
        </w:rPr>
        <w:t xml:space="preserve"> </w:t>
      </w:r>
      <w:r w:rsidR="00AC5348" w:rsidRPr="00751EEA">
        <w:rPr>
          <w:kern w:val="3"/>
        </w:rPr>
        <w:t>Pakeisti 21 punktą ir jį išdėstyti taip:</w:t>
      </w:r>
    </w:p>
    <w:p w14:paraId="22E9D30A" w14:textId="1C744650" w:rsidR="00076860" w:rsidRPr="00751EEA" w:rsidRDefault="00AC5348" w:rsidP="00AC5348">
      <w:pPr>
        <w:tabs>
          <w:tab w:val="left" w:pos="0"/>
        </w:tabs>
        <w:spacing w:line="360" w:lineRule="auto"/>
        <w:ind w:firstLine="851"/>
        <w:jc w:val="both"/>
      </w:pPr>
      <w:r w:rsidRPr="00751EEA">
        <w:t xml:space="preserve">„21. Turto patikėjimo sutartį (Aprašo 3 priedas) su Aprašo </w:t>
      </w:r>
      <w:r w:rsidRPr="00751EEA">
        <w:rPr>
          <w:strike/>
        </w:rPr>
        <w:t>5.2</w:t>
      </w:r>
      <w:r w:rsidRPr="00751EEA">
        <w:t xml:space="preserve"> </w:t>
      </w:r>
      <w:r w:rsidRPr="00751EEA">
        <w:rPr>
          <w:b/>
          <w:bCs/>
        </w:rPr>
        <w:t>5.3</w:t>
      </w:r>
      <w:r w:rsidRPr="00751EEA">
        <w:t xml:space="preserve"> ir </w:t>
      </w:r>
      <w:r w:rsidRPr="00751EEA">
        <w:rPr>
          <w:strike/>
        </w:rPr>
        <w:t>5.3</w:t>
      </w:r>
      <w:r w:rsidRPr="00751EEA">
        <w:t xml:space="preserve"> </w:t>
      </w:r>
      <w:r w:rsidRPr="00751EEA">
        <w:rPr>
          <w:b/>
          <w:bCs/>
        </w:rPr>
        <w:t>5.4</w:t>
      </w:r>
      <w:r w:rsidRPr="00751EEA">
        <w:t xml:space="preserve"> papunkčiuose nurodytais juridiniais asmenimis per 15 darbo dienų nuo Tarybos sprendimo įsigaliojimo dienos, pasirašo turto perdavėjo ir turto perėmėjo  įgalioti asmenys. Perdavimo-priėmimo aktu turtas šio Aprašo </w:t>
      </w:r>
      <w:r w:rsidR="006B1974" w:rsidRPr="00751EEA">
        <w:rPr>
          <w:strike/>
        </w:rPr>
        <w:t>5.2</w:t>
      </w:r>
      <w:r w:rsidR="006B1974" w:rsidRPr="00751EEA">
        <w:t xml:space="preserve"> </w:t>
      </w:r>
      <w:r w:rsidR="006B1974" w:rsidRPr="00751EEA">
        <w:rPr>
          <w:b/>
          <w:bCs/>
        </w:rPr>
        <w:t>5.3</w:t>
      </w:r>
      <w:r w:rsidR="006B1974" w:rsidRPr="00751EEA">
        <w:t xml:space="preserve"> ir </w:t>
      </w:r>
      <w:r w:rsidR="006B1974" w:rsidRPr="00751EEA">
        <w:rPr>
          <w:strike/>
        </w:rPr>
        <w:t>5.3</w:t>
      </w:r>
      <w:r w:rsidR="006B1974" w:rsidRPr="00751EEA">
        <w:t xml:space="preserve"> </w:t>
      </w:r>
      <w:r w:rsidR="006B1974" w:rsidRPr="00751EEA">
        <w:rPr>
          <w:b/>
          <w:bCs/>
        </w:rPr>
        <w:t>5.4</w:t>
      </w:r>
      <w:r w:rsidR="006B1974" w:rsidRPr="00751EEA">
        <w:t xml:space="preserve"> </w:t>
      </w:r>
      <w:r w:rsidRPr="00751EEA">
        <w:t>papunkčiuose nurodytiems subjektams perduodamas tik pasirašius Turto patikėjimo sutartį.“</w:t>
      </w:r>
      <w:r w:rsidR="00076860" w:rsidRPr="00751EEA">
        <w:t xml:space="preserve"> </w:t>
      </w:r>
    </w:p>
    <w:p w14:paraId="137ED4D5" w14:textId="2775269A" w:rsidR="00076860" w:rsidRPr="00751EEA" w:rsidRDefault="006B1974" w:rsidP="006B1974">
      <w:pPr>
        <w:tabs>
          <w:tab w:val="left" w:pos="0"/>
        </w:tabs>
        <w:spacing w:line="360" w:lineRule="auto"/>
        <w:ind w:firstLine="851"/>
        <w:jc w:val="both"/>
        <w:rPr>
          <w:kern w:val="3"/>
        </w:rPr>
      </w:pPr>
      <w:r w:rsidRPr="00751EEA">
        <w:rPr>
          <w:kern w:val="3"/>
        </w:rPr>
        <w:t>1.6.</w:t>
      </w:r>
      <w:r w:rsidR="00076860" w:rsidRPr="00751EEA">
        <w:rPr>
          <w:kern w:val="3"/>
        </w:rPr>
        <w:t xml:space="preserve"> </w:t>
      </w:r>
      <w:r w:rsidR="00AC5348" w:rsidRPr="00751EEA">
        <w:rPr>
          <w:kern w:val="3"/>
        </w:rPr>
        <w:t>Pakeisti 22 punktą ir jį išdėstyti taip:</w:t>
      </w:r>
    </w:p>
    <w:p w14:paraId="518EAC59" w14:textId="175EBFE1" w:rsidR="00AC5348" w:rsidRPr="00751EEA" w:rsidRDefault="00AC5348" w:rsidP="00076860">
      <w:pPr>
        <w:tabs>
          <w:tab w:val="left" w:pos="0"/>
        </w:tabs>
        <w:spacing w:line="360" w:lineRule="auto"/>
        <w:ind w:firstLine="851"/>
        <w:jc w:val="both"/>
        <w:rPr>
          <w:b/>
          <w:bCs/>
        </w:rPr>
      </w:pPr>
      <w:r w:rsidRPr="00751EEA">
        <w:lastRenderedPageBreak/>
        <w:t xml:space="preserve">„22. Patikėjimo teisė į perduodamą savivaldybės turtą atsiranda nuo </w:t>
      </w:r>
      <w:r w:rsidRPr="00751EEA">
        <w:rPr>
          <w:strike/>
        </w:rPr>
        <w:t>turto perdavimo ir</w:t>
      </w:r>
      <w:r w:rsidRPr="00751EEA">
        <w:t xml:space="preserve"> Savivaldybės turto perdavimo-priėmimo akto pasirašymo </w:t>
      </w:r>
      <w:r w:rsidRPr="00751EEA">
        <w:rPr>
          <w:b/>
          <w:bCs/>
        </w:rPr>
        <w:t xml:space="preserve">dienos arba nuo Savivaldybės turto patikėjimo sutarties sudarymo dienos, jeigu joje nustatyta, kad ši sutartis taip pat yra ir perdavimo-priėmimo aktas. </w:t>
      </w:r>
    </w:p>
    <w:p w14:paraId="6976BE0A" w14:textId="27C7D970" w:rsidR="00AC5348" w:rsidRPr="00751EEA" w:rsidRDefault="00AC5348" w:rsidP="00AC5348">
      <w:pPr>
        <w:tabs>
          <w:tab w:val="left" w:pos="0"/>
        </w:tabs>
        <w:spacing w:line="360" w:lineRule="auto"/>
        <w:ind w:firstLine="851"/>
        <w:jc w:val="both"/>
      </w:pPr>
      <w:r w:rsidRPr="00751EEA">
        <w:t>Perduodant Savivaldybės turtą, kurio patikėjimo teise nevaldo jokia kita Savivaldybės institucija, įstaiga, įmonė ar organizacija</w:t>
      </w:r>
      <w:r w:rsidRPr="00751EEA">
        <w:rPr>
          <w:b/>
          <w:bCs/>
        </w:rPr>
        <w:t>, patikėjimo teisė į perduodamą savivaldybės turtą atsiranda nuo sprendimo dėl savivaldybės turto perdavimo patikėjimo teise įsigaliojimo dienos</w:t>
      </w:r>
      <w:r w:rsidRPr="00751EEA">
        <w:t xml:space="preserve">, aktą pasirašo Tarybos sprendimu įgaliotas asmuo per 15 darbo dienų nuo Tarybos sprendimo įsigaliojimo dienos. </w:t>
      </w:r>
    </w:p>
    <w:p w14:paraId="0B6576C7" w14:textId="525BF962" w:rsidR="00AC5348" w:rsidRPr="00751EEA" w:rsidRDefault="00AC5348" w:rsidP="00AC5348">
      <w:pPr>
        <w:spacing w:line="360" w:lineRule="auto"/>
        <w:ind w:firstLine="851"/>
        <w:jc w:val="both"/>
      </w:pPr>
      <w:r w:rsidRPr="00751EEA">
        <w:t>Kai Savivaldybės turtas perduodamas iš vienos institucijos, įstaigos, įmonės ar organizacijos kitai, perdavimo-priėmimo aktą pasirašo šių institucijų, įstaigų, įmonių ar organizacijų vadovai ar jų įgalioti asmenys.“</w:t>
      </w:r>
    </w:p>
    <w:p w14:paraId="37B6E908" w14:textId="1D732230" w:rsidR="00AC5348" w:rsidRPr="00751EEA" w:rsidRDefault="007837F6" w:rsidP="007837F6">
      <w:pPr>
        <w:pStyle w:val="Pagrindinistekstas"/>
        <w:numPr>
          <w:ilvl w:val="1"/>
          <w:numId w:val="30"/>
        </w:numPr>
        <w:spacing w:line="360" w:lineRule="auto"/>
        <w:ind w:left="0" w:firstLine="851"/>
        <w:rPr>
          <w:kern w:val="3"/>
        </w:rPr>
      </w:pPr>
      <w:r w:rsidRPr="00751EEA">
        <w:rPr>
          <w:kern w:val="3"/>
        </w:rPr>
        <w:t xml:space="preserve"> </w:t>
      </w:r>
      <w:r w:rsidR="00076860" w:rsidRPr="00751EEA">
        <w:rPr>
          <w:kern w:val="3"/>
        </w:rPr>
        <w:t>Pakeisti VI skyrių ir jį išdėstyti taip:</w:t>
      </w:r>
    </w:p>
    <w:p w14:paraId="3FC97460" w14:textId="77777777" w:rsidR="007837F6" w:rsidRPr="00751EEA" w:rsidRDefault="007837F6" w:rsidP="007837F6">
      <w:pPr>
        <w:pStyle w:val="Pagrindinistekstas"/>
        <w:spacing w:line="360" w:lineRule="auto"/>
        <w:ind w:left="1211"/>
      </w:pPr>
    </w:p>
    <w:p w14:paraId="41B7B0BC" w14:textId="38A50A1D" w:rsidR="00380A89" w:rsidRPr="00751EEA" w:rsidRDefault="00380A89" w:rsidP="00380A89">
      <w:pPr>
        <w:pStyle w:val="Sraopastraipa"/>
        <w:spacing w:line="360" w:lineRule="auto"/>
        <w:ind w:left="0"/>
        <w:jc w:val="center"/>
        <w:rPr>
          <w:b/>
        </w:rPr>
      </w:pPr>
      <w:r w:rsidRPr="00751EEA">
        <w:rPr>
          <w:b/>
        </w:rPr>
        <w:t>„VI SKYRIUS</w:t>
      </w:r>
    </w:p>
    <w:p w14:paraId="3F03FC6E" w14:textId="77777777" w:rsidR="00380A89" w:rsidRPr="00751EEA" w:rsidRDefault="00380A89" w:rsidP="00380A89">
      <w:pPr>
        <w:tabs>
          <w:tab w:val="left" w:pos="709"/>
        </w:tabs>
        <w:spacing w:line="360" w:lineRule="auto"/>
        <w:jc w:val="center"/>
        <w:rPr>
          <w:b/>
        </w:rPr>
      </w:pPr>
      <w:r w:rsidRPr="00751EEA">
        <w:rPr>
          <w:b/>
        </w:rPr>
        <w:t>SAVIVALDYBĖS TURTO VALDYMAS, NAUDOJIMAS IR DISPONAVIMAS JUO PATIKĖJIMO TEISE</w:t>
      </w:r>
    </w:p>
    <w:p w14:paraId="16F7E387" w14:textId="77777777" w:rsidR="00380A89" w:rsidRPr="00751EEA" w:rsidRDefault="00380A89" w:rsidP="00380A89">
      <w:pPr>
        <w:pStyle w:val="Sraopastraipa"/>
        <w:tabs>
          <w:tab w:val="left" w:pos="0"/>
        </w:tabs>
        <w:spacing w:line="360" w:lineRule="auto"/>
        <w:ind w:left="0" w:firstLine="851"/>
        <w:jc w:val="both"/>
      </w:pPr>
      <w:r w:rsidRPr="00751EEA">
        <w:t xml:space="preserve">23. </w:t>
      </w:r>
      <w:r w:rsidRPr="00751EEA">
        <w:rPr>
          <w:strike/>
        </w:rPr>
        <w:t>Savivaldybės nekilnojamojo turto patikėtinis</w:t>
      </w:r>
      <w:r w:rsidRPr="00751EEA">
        <w:t xml:space="preserve"> </w:t>
      </w:r>
      <w:r w:rsidRPr="00751EEA">
        <w:rPr>
          <w:b/>
          <w:bCs/>
        </w:rPr>
        <w:t>Turto valdytojas</w:t>
      </w:r>
      <w:r w:rsidRPr="00751EEA">
        <w:t xml:space="preserve"> per 15 darbo dienų nuo turto, kuris registruojamas viešuose registruose perdavimo-priėmimo akto pasirašymo, įregistruoja daiktines teises viešuose registruose.</w:t>
      </w:r>
    </w:p>
    <w:p w14:paraId="3EE0642C" w14:textId="0188E941" w:rsidR="00380A89" w:rsidRPr="00751EEA" w:rsidRDefault="00380A89" w:rsidP="00380A89">
      <w:pPr>
        <w:tabs>
          <w:tab w:val="left" w:pos="0"/>
        </w:tabs>
        <w:spacing w:line="360" w:lineRule="auto"/>
        <w:ind w:firstLine="851"/>
        <w:jc w:val="both"/>
      </w:pPr>
      <w:r w:rsidRPr="00751EEA">
        <w:t xml:space="preserve">24. </w:t>
      </w:r>
      <w:r w:rsidRPr="00751EEA">
        <w:rPr>
          <w:strike/>
        </w:rPr>
        <w:t xml:space="preserve">Patikėtinis </w:t>
      </w:r>
      <w:r w:rsidRPr="00751EEA">
        <w:rPr>
          <w:b/>
          <w:bCs/>
        </w:rPr>
        <w:t>Turto valdytojas</w:t>
      </w:r>
      <w:r w:rsidRPr="00751EEA">
        <w:t xml:space="preserve">, nurodytas šio Aprašo </w:t>
      </w:r>
      <w:r w:rsidRPr="00751EEA">
        <w:rPr>
          <w:strike/>
        </w:rPr>
        <w:t>5.2</w:t>
      </w:r>
      <w:r w:rsidRPr="00751EEA">
        <w:t xml:space="preserve"> 5.3 ir </w:t>
      </w:r>
      <w:r w:rsidRPr="00751EEA">
        <w:rPr>
          <w:strike/>
        </w:rPr>
        <w:t>5.3</w:t>
      </w:r>
      <w:r w:rsidRPr="00751EEA">
        <w:t xml:space="preserve"> 5.4 papunkčiuose, savo lėšomis per 10 darbo dienų nuo Turto patikėjimo sutarties pasirašymo dienos apdraudžia gaunamą turtą Savivaldybės naudai nuo žalos, kuri gali būti padaryta dėl ugnies, vandens, gamtos jėgų, vagysčių ir kitų draudiminių įvykių.</w:t>
      </w:r>
    </w:p>
    <w:p w14:paraId="416FB351" w14:textId="77777777" w:rsidR="00380A89" w:rsidRPr="00751EEA" w:rsidRDefault="00380A89" w:rsidP="00380A89">
      <w:pPr>
        <w:spacing w:line="360" w:lineRule="auto"/>
        <w:ind w:firstLine="851"/>
        <w:jc w:val="both"/>
        <w:rPr>
          <w:b/>
          <w:bCs/>
        </w:rPr>
      </w:pPr>
      <w:r w:rsidRPr="00751EEA">
        <w:rPr>
          <w:b/>
          <w:bCs/>
        </w:rPr>
        <w:t xml:space="preserve">25. Turto valdytojai, išskyrus nurodytus šio Aprašo 5.3 papunktyje, turi teisę priimti sprendimus, susijusius su patikėjimo teise valdomo savivaldybių turto valdymu, naudojimu ir disponavimu juo, išskyrus sprendimus, susijusius su šio turto perleidimu kitų asmenų nuosavybėn ar su daiktinių teisių į jį suvaržymu, jeigu šiame ir kituose įstatymuose nenustatyta kitaip. </w:t>
      </w:r>
    </w:p>
    <w:p w14:paraId="753F0144" w14:textId="77777777" w:rsidR="00380A89" w:rsidRPr="00751EEA" w:rsidRDefault="00380A89" w:rsidP="00380A89">
      <w:pPr>
        <w:spacing w:line="360" w:lineRule="auto"/>
        <w:ind w:firstLine="851"/>
        <w:jc w:val="both"/>
        <w:rPr>
          <w:b/>
          <w:bCs/>
        </w:rPr>
      </w:pPr>
      <w:r w:rsidRPr="00751EEA">
        <w:rPr>
          <w:b/>
          <w:bCs/>
        </w:rPr>
        <w:t>26. Subjektas, turintis teisę priimti sprendimus dėl savivaldybės turto perdavimo patikėjimo teise, savo sprendime dėl savivaldybės turto perdavimo patikėjimo teise turi teisę nustatyti ir kitas patikėto savivaldybės turto valdymo, naudojimo ir disponavimo juo sąlygas bei apribojimus.</w:t>
      </w:r>
    </w:p>
    <w:p w14:paraId="0D207B8D" w14:textId="3303CD25" w:rsidR="00380A89" w:rsidRPr="00751EEA" w:rsidRDefault="00380A89" w:rsidP="00380A89">
      <w:pPr>
        <w:spacing w:line="360" w:lineRule="auto"/>
        <w:ind w:firstLine="851"/>
        <w:jc w:val="both"/>
      </w:pPr>
      <w:r w:rsidRPr="00751EEA">
        <w:rPr>
          <w:strike/>
        </w:rPr>
        <w:t>25.</w:t>
      </w:r>
      <w:r w:rsidRPr="00751EEA">
        <w:t xml:space="preserve"> </w:t>
      </w:r>
      <w:r w:rsidRPr="00751EEA">
        <w:rPr>
          <w:b/>
          <w:bCs/>
        </w:rPr>
        <w:t>27.</w:t>
      </w:r>
      <w:r w:rsidRPr="00751EEA">
        <w:t xml:space="preserve"> Subjektai, nurodyti šio Aprašo </w:t>
      </w:r>
      <w:r w:rsidRPr="00751EEA">
        <w:rPr>
          <w:strike/>
        </w:rPr>
        <w:t>5.2</w:t>
      </w:r>
      <w:r w:rsidRPr="00751EEA">
        <w:t xml:space="preserve"> </w:t>
      </w:r>
      <w:r w:rsidRPr="00751EEA">
        <w:rPr>
          <w:b/>
          <w:bCs/>
        </w:rPr>
        <w:t>5.3</w:t>
      </w:r>
      <w:r w:rsidRPr="00751EEA">
        <w:t xml:space="preserve"> papunktyje, kuriems Savivaldybės turtas perduodamas pagal turto patikėjimo sutartį, negali šio turto perduoti nuosavybės teise kitiems </w:t>
      </w:r>
      <w:r w:rsidRPr="00751EEA">
        <w:lastRenderedPageBreak/>
        <w:t>asmenims, jo įkeisti ar kitaip suvaržyti daiktinių teisų į jį, juo garantuoti, laiduoti ar kitokiu būdu juo užtikrinti savo ir kitų asmenų prievolių įvykdymą, jo išnuomoti, suteikti panaudos pagrindais ar perduoti jį kitiems asmenims naudotis kitu būdu</w:t>
      </w:r>
      <w:r w:rsidR="006B1974" w:rsidRPr="00751EEA">
        <w:t xml:space="preserve">, </w:t>
      </w:r>
      <w:r w:rsidR="006B1974" w:rsidRPr="00751EEA">
        <w:rPr>
          <w:b/>
          <w:bCs/>
        </w:rPr>
        <w:t>išskyrus įstatymuose nustatytus atvejus</w:t>
      </w:r>
      <w:r w:rsidRPr="00751EEA">
        <w:t>. Šis turtas gali būti panaudojamas tik savivaldybės funkcijoms įgyvendinti.</w:t>
      </w:r>
    </w:p>
    <w:p w14:paraId="32308ECA" w14:textId="13BFC713" w:rsidR="00380A89" w:rsidRPr="00751EEA" w:rsidRDefault="00380A89" w:rsidP="00380A89">
      <w:pPr>
        <w:tabs>
          <w:tab w:val="left" w:pos="0"/>
        </w:tabs>
        <w:spacing w:line="360" w:lineRule="auto"/>
        <w:ind w:firstLine="851"/>
        <w:jc w:val="both"/>
      </w:pPr>
      <w:r w:rsidRPr="00751EEA">
        <w:rPr>
          <w:strike/>
        </w:rPr>
        <w:t>26.</w:t>
      </w:r>
      <w:r w:rsidRPr="00751EEA">
        <w:t xml:space="preserve"> </w:t>
      </w:r>
      <w:r w:rsidRPr="00751EEA">
        <w:rPr>
          <w:b/>
          <w:bCs/>
        </w:rPr>
        <w:t>28.</w:t>
      </w:r>
      <w:r w:rsidRPr="00751EEA">
        <w:t xml:space="preserve"> Turto patikėjimo sutartyje gali būti nustatyti ir kiti Savivaldybės tarybos sprendime nustatyti patikėjimo teisės subjekto </w:t>
      </w:r>
      <w:r w:rsidRPr="00751EEA">
        <w:rPr>
          <w:strike/>
        </w:rPr>
        <w:t>(patikėtinio)</w:t>
      </w:r>
      <w:r w:rsidRPr="00751EEA">
        <w:t xml:space="preserve"> </w:t>
      </w:r>
      <w:r w:rsidRPr="00751EEA">
        <w:rPr>
          <w:b/>
          <w:bCs/>
        </w:rPr>
        <w:t>(Turto valdytojo)</w:t>
      </w:r>
      <w:r w:rsidRPr="00751EEA">
        <w:t xml:space="preserve"> teisių dėl turto valdymo, naudojimo ir disponavimo juo apribojimai. Savivaldybės institucija ar įstaiga, sudariusi turto patikėjimo sutartį, turi prižiūrėti, kad sutartis būtų tinkami vykdoma. </w:t>
      </w:r>
    </w:p>
    <w:p w14:paraId="0BE2A890" w14:textId="352D3FA5" w:rsidR="00380A89" w:rsidRPr="00751EEA" w:rsidRDefault="00380A89" w:rsidP="00380A89">
      <w:pPr>
        <w:tabs>
          <w:tab w:val="left" w:pos="0"/>
        </w:tabs>
        <w:spacing w:line="360" w:lineRule="auto"/>
        <w:ind w:firstLine="851"/>
        <w:jc w:val="both"/>
      </w:pPr>
      <w:r w:rsidRPr="00751EEA">
        <w:rPr>
          <w:strike/>
        </w:rPr>
        <w:t>27.</w:t>
      </w:r>
      <w:r w:rsidRPr="00751EEA">
        <w:t xml:space="preserve"> </w:t>
      </w:r>
      <w:r w:rsidRPr="00751EEA">
        <w:rPr>
          <w:b/>
          <w:bCs/>
        </w:rPr>
        <w:t>29.</w:t>
      </w:r>
      <w:r w:rsidRPr="00751EEA">
        <w:t xml:space="preserve"> Pasibaigus turto patikėjimo sutarčiai, juridinis asmuo </w:t>
      </w:r>
      <w:r w:rsidRPr="00751EEA">
        <w:rPr>
          <w:strike/>
        </w:rPr>
        <w:t>(patikėtinis)</w:t>
      </w:r>
      <w:r w:rsidRPr="00751EEA">
        <w:t xml:space="preserve"> </w:t>
      </w:r>
      <w:r w:rsidRPr="00751EEA">
        <w:rPr>
          <w:b/>
          <w:bCs/>
        </w:rPr>
        <w:t>(Turto valdytojas)</w:t>
      </w:r>
      <w:r w:rsidRPr="00751EEA">
        <w:t xml:space="preserve"> privalo grąžinti patikėjimo teise perduotą turtą perdavimo-priėmimo aktu per 5 (penkias) darbo dienas nuo sutarties pabaigos tokios būklės, kokios jam šis turtas buvo perduotas, atsižvelgiant į normalų susidėvėjimą, su visais atliktais pagerinimo elementais, neatskiriamais nuo Savivaldybės turto. Pasibaigus turto patikėjimo sutarčiai, turtą patikėjimo teise valdo, naudoja ir disponuoja juo sutartį pasirašiusi Savivaldybės institucija ar įstaiga.</w:t>
      </w:r>
    </w:p>
    <w:p w14:paraId="1169533D" w14:textId="77777777" w:rsidR="00380A89" w:rsidRPr="00751EEA" w:rsidRDefault="00380A89" w:rsidP="00380A89">
      <w:pPr>
        <w:tabs>
          <w:tab w:val="left" w:pos="0"/>
        </w:tabs>
        <w:spacing w:line="360" w:lineRule="auto"/>
        <w:ind w:firstLine="851"/>
        <w:jc w:val="both"/>
      </w:pPr>
      <w:r w:rsidRPr="00751EEA">
        <w:rPr>
          <w:strike/>
        </w:rPr>
        <w:t>28.</w:t>
      </w:r>
      <w:r w:rsidRPr="00751EEA">
        <w:t xml:space="preserve"> </w:t>
      </w:r>
      <w:r w:rsidRPr="00751EEA">
        <w:rPr>
          <w:b/>
          <w:bCs/>
        </w:rPr>
        <w:t>30.</w:t>
      </w:r>
      <w:r w:rsidRPr="00751EEA">
        <w:t xml:space="preserve"> </w:t>
      </w:r>
      <w:r w:rsidRPr="00751EEA">
        <w:rPr>
          <w:strike/>
        </w:rPr>
        <w:t>Patikėtinis</w:t>
      </w:r>
      <w:r w:rsidRPr="00751EEA">
        <w:t xml:space="preserve"> </w:t>
      </w:r>
      <w:r w:rsidRPr="00751EEA">
        <w:rPr>
          <w:b/>
          <w:bCs/>
        </w:rPr>
        <w:t>Turto valdytojas</w:t>
      </w:r>
      <w:r w:rsidRPr="00751EEA">
        <w:t xml:space="preserve"> privalo sudaryti sąlygas patikėtojo atstovui tikrinti, ar perduotas Savivaldybės turtas naudojamas pagal paskirtį ir sutartį (jei turtas perduotas pagal patikėjimo sutartį).</w:t>
      </w:r>
    </w:p>
    <w:p w14:paraId="10AB041C" w14:textId="77777777" w:rsidR="00380A89" w:rsidRPr="00751EEA" w:rsidRDefault="00380A89" w:rsidP="00380A89">
      <w:pPr>
        <w:tabs>
          <w:tab w:val="left" w:pos="0"/>
        </w:tabs>
        <w:spacing w:line="360" w:lineRule="auto"/>
        <w:ind w:firstLine="851"/>
        <w:jc w:val="both"/>
      </w:pPr>
      <w:r w:rsidRPr="00751EEA">
        <w:rPr>
          <w:strike/>
        </w:rPr>
        <w:t>29.</w:t>
      </w:r>
      <w:r w:rsidRPr="00751EEA">
        <w:t xml:space="preserve"> </w:t>
      </w:r>
      <w:r w:rsidRPr="00751EEA">
        <w:rPr>
          <w:b/>
          <w:bCs/>
        </w:rPr>
        <w:t>31.</w:t>
      </w:r>
      <w:r w:rsidRPr="00751EEA">
        <w:t xml:space="preserve"> </w:t>
      </w:r>
      <w:r w:rsidRPr="00751EEA">
        <w:rPr>
          <w:strike/>
        </w:rPr>
        <w:t>Savivaldybės turto patikėtinis</w:t>
      </w:r>
      <w:r w:rsidRPr="00751EEA">
        <w:t xml:space="preserve"> </w:t>
      </w:r>
      <w:r w:rsidRPr="00751EEA">
        <w:rPr>
          <w:b/>
          <w:bCs/>
        </w:rPr>
        <w:t>Turto valdytojas</w:t>
      </w:r>
      <w:r w:rsidRPr="00751EEA">
        <w:t xml:space="preserve"> privalo užtikrinti ir vykdyti tinkamą patikėjimo teise valdomo turto priežiūrą:</w:t>
      </w:r>
    </w:p>
    <w:p w14:paraId="0BC95B73" w14:textId="77777777" w:rsidR="00380A89" w:rsidRPr="00751EEA" w:rsidRDefault="00380A89" w:rsidP="00380A89">
      <w:pPr>
        <w:spacing w:line="360" w:lineRule="auto"/>
        <w:ind w:firstLine="851"/>
        <w:jc w:val="both"/>
      </w:pPr>
      <w:r w:rsidRPr="00751EEA">
        <w:rPr>
          <w:strike/>
        </w:rPr>
        <w:t>29.1.</w:t>
      </w:r>
      <w:r w:rsidRPr="00751EEA">
        <w:t xml:space="preserve"> </w:t>
      </w:r>
      <w:r w:rsidRPr="00751EEA">
        <w:rPr>
          <w:b/>
          <w:bCs/>
        </w:rPr>
        <w:t>31.1.</w:t>
      </w:r>
      <w:r w:rsidRPr="00751EEA">
        <w:t xml:space="preserve"> naudoti patikėjimo teise perduotą turtą pagal tiesioginę paskirtį ir sutartį (jeigu turtas perduotas pagal patikėjimo sutartį), griežtai laikytis šiam turtui keliamų priešgaisrinės saugos, sandėliavimo, sanitarinių ir techninių taisyklių;</w:t>
      </w:r>
    </w:p>
    <w:p w14:paraId="46C603DF" w14:textId="77777777" w:rsidR="00380A89" w:rsidRPr="00751EEA" w:rsidRDefault="00380A89" w:rsidP="00380A89">
      <w:pPr>
        <w:spacing w:line="360" w:lineRule="auto"/>
        <w:ind w:firstLine="851"/>
        <w:jc w:val="both"/>
      </w:pPr>
      <w:r w:rsidRPr="00751EEA">
        <w:rPr>
          <w:strike/>
        </w:rPr>
        <w:t>29.2.</w:t>
      </w:r>
      <w:r w:rsidRPr="00751EEA">
        <w:t xml:space="preserve"> </w:t>
      </w:r>
      <w:r w:rsidRPr="00751EEA">
        <w:rPr>
          <w:b/>
          <w:bCs/>
        </w:rPr>
        <w:t>31.2.</w:t>
      </w:r>
      <w:r w:rsidRPr="00751EEA">
        <w:t xml:space="preserve"> tvarkyti ir prižiūrėti patikėjimo teise valdomų nekilnojamųjų turto objektų bendrąsias konstrukcijas, komunikacijas, vidų ir išorę bei užtikrinti jų tinkamą funkcionavimą ir estetinę išvaizdą;</w:t>
      </w:r>
    </w:p>
    <w:p w14:paraId="358F6B96" w14:textId="77777777" w:rsidR="00380A89" w:rsidRPr="00751EEA" w:rsidRDefault="00380A89" w:rsidP="00380A89">
      <w:pPr>
        <w:tabs>
          <w:tab w:val="left" w:pos="0"/>
        </w:tabs>
        <w:spacing w:line="360" w:lineRule="auto"/>
        <w:ind w:firstLine="851"/>
        <w:jc w:val="both"/>
      </w:pPr>
      <w:r w:rsidRPr="00751EEA">
        <w:rPr>
          <w:strike/>
        </w:rPr>
        <w:t>29.3.</w:t>
      </w:r>
      <w:r w:rsidRPr="00751EEA">
        <w:t xml:space="preserve"> </w:t>
      </w:r>
      <w:r w:rsidRPr="00751EEA">
        <w:rPr>
          <w:b/>
          <w:bCs/>
        </w:rPr>
        <w:t>31.3.</w:t>
      </w:r>
      <w:r w:rsidRPr="00751EEA">
        <w:t xml:space="preserve"> organizuoti ir atlikti patikėjimo teise valdomo turto paprastąjį ir kapitalinį remontą;</w:t>
      </w:r>
    </w:p>
    <w:p w14:paraId="5A1F30B5" w14:textId="77777777" w:rsidR="00380A89" w:rsidRPr="00751EEA" w:rsidRDefault="00380A89" w:rsidP="00380A89">
      <w:pPr>
        <w:tabs>
          <w:tab w:val="left" w:pos="0"/>
        </w:tabs>
        <w:spacing w:line="360" w:lineRule="auto"/>
        <w:ind w:firstLine="851"/>
        <w:jc w:val="both"/>
      </w:pPr>
      <w:r w:rsidRPr="00751EEA">
        <w:rPr>
          <w:strike/>
        </w:rPr>
        <w:t>29.4.</w:t>
      </w:r>
      <w:r w:rsidRPr="00751EEA">
        <w:t xml:space="preserve"> </w:t>
      </w:r>
      <w:r w:rsidRPr="00751EEA">
        <w:rPr>
          <w:b/>
          <w:bCs/>
        </w:rPr>
        <w:t>31.4.</w:t>
      </w:r>
      <w:r w:rsidRPr="00751EEA">
        <w:t xml:space="preserve"> atlikus nekilnojamojo turto remontą, perplanavimą, teisė aktų nustatyta tvarka organizuoti nekilnojamojo turto kadastro duomenų bylos tikslinimą. Jei kadastro duomenų byla nesuformuota, organizuoti nekilnojamojo turto kadastro duomenų bylos suformavimą;</w:t>
      </w:r>
    </w:p>
    <w:p w14:paraId="799C7A13" w14:textId="77777777" w:rsidR="00380A89" w:rsidRPr="00751EEA" w:rsidRDefault="00380A89" w:rsidP="00380A89">
      <w:pPr>
        <w:tabs>
          <w:tab w:val="left" w:pos="0"/>
        </w:tabs>
        <w:spacing w:line="360" w:lineRule="auto"/>
        <w:ind w:firstLine="851"/>
        <w:jc w:val="both"/>
      </w:pPr>
      <w:r w:rsidRPr="00751EEA">
        <w:rPr>
          <w:strike/>
        </w:rPr>
        <w:t>29.5.</w:t>
      </w:r>
      <w:r w:rsidRPr="00751EEA">
        <w:t xml:space="preserve"> </w:t>
      </w:r>
      <w:r w:rsidRPr="00751EEA">
        <w:rPr>
          <w:b/>
          <w:bCs/>
        </w:rPr>
        <w:t>31.5.</w:t>
      </w:r>
      <w:r w:rsidRPr="00751EEA">
        <w:t xml:space="preserve"> organizuoti nekilnojamojo turto užimamo žemės sklypo kadastrinių matavimų atlikimą ir žemės sklypo įregistravimą Nekilnojamojo turto registre bei žemės sklypo panaudos sutarties sudarymą;</w:t>
      </w:r>
    </w:p>
    <w:p w14:paraId="03042171" w14:textId="77777777" w:rsidR="00380A89" w:rsidRPr="00751EEA" w:rsidRDefault="00380A89" w:rsidP="00380A89">
      <w:pPr>
        <w:tabs>
          <w:tab w:val="left" w:pos="0"/>
        </w:tabs>
        <w:spacing w:line="360" w:lineRule="auto"/>
        <w:ind w:firstLine="851"/>
        <w:jc w:val="both"/>
      </w:pPr>
      <w:r w:rsidRPr="00751EEA">
        <w:rPr>
          <w:strike/>
        </w:rPr>
        <w:lastRenderedPageBreak/>
        <w:t>29.6.</w:t>
      </w:r>
      <w:r w:rsidRPr="00751EEA">
        <w:t xml:space="preserve"> </w:t>
      </w:r>
      <w:r w:rsidRPr="00751EEA">
        <w:rPr>
          <w:b/>
          <w:bCs/>
        </w:rPr>
        <w:t>31.6.</w:t>
      </w:r>
      <w:r w:rsidRPr="00751EEA">
        <w:t xml:space="preserve"> per 15 darbo dienų nuo Turto perdavimo-priėmimo akto ar Turto patikėjimo sutarties pasirašymo sudaryti su atitinkamomis įmonėmis sutartis dėl atsiskaitymo už turto eksploatavimą, komunalines ir ryšių paslaugas ir mokėti mokesčius pagal šias sutartis;</w:t>
      </w:r>
    </w:p>
    <w:p w14:paraId="5083AD50" w14:textId="77777777" w:rsidR="00380A89" w:rsidRPr="00751EEA" w:rsidRDefault="00380A89" w:rsidP="00380A89">
      <w:pPr>
        <w:tabs>
          <w:tab w:val="left" w:pos="0"/>
        </w:tabs>
        <w:spacing w:line="360" w:lineRule="auto"/>
        <w:ind w:firstLine="851"/>
        <w:jc w:val="both"/>
      </w:pPr>
      <w:r w:rsidRPr="00751EEA">
        <w:rPr>
          <w:strike/>
        </w:rPr>
        <w:t>29.7.</w:t>
      </w:r>
      <w:r w:rsidRPr="00751EEA">
        <w:t xml:space="preserve"> </w:t>
      </w:r>
      <w:r w:rsidRPr="00751EEA">
        <w:rPr>
          <w:b/>
          <w:bCs/>
        </w:rPr>
        <w:t>31.7.</w:t>
      </w:r>
      <w:r w:rsidRPr="00751EEA">
        <w:t xml:space="preserve"> užtikrinti tinkamą patikėjimo teise valdomo turto apsaugą. </w:t>
      </w:r>
    </w:p>
    <w:p w14:paraId="669CB7EB" w14:textId="77777777" w:rsidR="00380A89" w:rsidRPr="00751EEA" w:rsidRDefault="00380A89" w:rsidP="00380A89">
      <w:pPr>
        <w:spacing w:line="360" w:lineRule="auto"/>
        <w:ind w:right="851" w:firstLine="851"/>
        <w:jc w:val="both"/>
      </w:pPr>
      <w:r w:rsidRPr="00751EEA">
        <w:rPr>
          <w:strike/>
        </w:rPr>
        <w:t>30.</w:t>
      </w:r>
      <w:r w:rsidRPr="00751EEA">
        <w:t xml:space="preserve">  </w:t>
      </w:r>
      <w:r w:rsidRPr="00751EEA">
        <w:rPr>
          <w:b/>
          <w:bCs/>
        </w:rPr>
        <w:t>32.</w:t>
      </w:r>
      <w:r w:rsidRPr="00751EEA">
        <w:t xml:space="preserve"> </w:t>
      </w:r>
      <w:r w:rsidRPr="00751EEA">
        <w:rPr>
          <w:strike/>
        </w:rPr>
        <w:t>Savivaldybės turto patikėtiniai</w:t>
      </w:r>
      <w:r w:rsidRPr="00751EEA">
        <w:t xml:space="preserve"> </w:t>
      </w:r>
      <w:r w:rsidRPr="00751EEA">
        <w:rPr>
          <w:b/>
          <w:bCs/>
        </w:rPr>
        <w:t>Turto valdytojai</w:t>
      </w:r>
      <w:r w:rsidRPr="00751EEA">
        <w:t>:</w:t>
      </w:r>
    </w:p>
    <w:p w14:paraId="2548ABC2" w14:textId="77777777" w:rsidR="00380A89" w:rsidRPr="00751EEA" w:rsidRDefault="00380A89" w:rsidP="00380A89">
      <w:pPr>
        <w:spacing w:line="360" w:lineRule="auto"/>
        <w:ind w:right="-1" w:firstLine="851"/>
        <w:jc w:val="both"/>
      </w:pPr>
      <w:r w:rsidRPr="00751EEA">
        <w:rPr>
          <w:strike/>
        </w:rPr>
        <w:t>30.1.</w:t>
      </w:r>
      <w:r w:rsidRPr="00751EEA">
        <w:t xml:space="preserve"> </w:t>
      </w:r>
      <w:r w:rsidRPr="00751EEA">
        <w:rPr>
          <w:b/>
          <w:bCs/>
        </w:rPr>
        <w:t>32.1.</w:t>
      </w:r>
      <w:r w:rsidRPr="00751EEA">
        <w:t xml:space="preserve"> gali atlikti nekilnojamojo turto arba jo dalies perplanavimą, paskirties keitimą, griovimą tik gavę Tarybos sutikimą;  </w:t>
      </w:r>
    </w:p>
    <w:p w14:paraId="6FF1EED7" w14:textId="77777777" w:rsidR="00380A89" w:rsidRPr="00751EEA" w:rsidRDefault="00380A89" w:rsidP="00380A89">
      <w:pPr>
        <w:spacing w:line="360" w:lineRule="auto"/>
        <w:ind w:right="-1" w:firstLine="851"/>
        <w:jc w:val="both"/>
      </w:pPr>
      <w:r w:rsidRPr="00751EEA">
        <w:rPr>
          <w:strike/>
        </w:rPr>
        <w:t>30.2.</w:t>
      </w:r>
      <w:r w:rsidRPr="00751EEA">
        <w:t xml:space="preserve"> </w:t>
      </w:r>
      <w:r w:rsidRPr="00751EEA">
        <w:rPr>
          <w:b/>
          <w:bCs/>
        </w:rPr>
        <w:t>32.2.</w:t>
      </w:r>
      <w:r w:rsidRPr="00751EEA">
        <w:t xml:space="preserve"> atlikę Savivaldybės nekilnojamojo turto perplanavimą ar pertvarkymą, paskirties keitimą, tai privalo įforminti teisės aktų nustatyta tvarka. </w:t>
      </w:r>
      <w:r w:rsidRPr="00751EEA">
        <w:rPr>
          <w:strike/>
        </w:rPr>
        <w:t xml:space="preserve">Patikėtinis </w:t>
      </w:r>
      <w:r w:rsidRPr="00751EEA">
        <w:rPr>
          <w:b/>
          <w:bCs/>
        </w:rPr>
        <w:t>Turto valdytojas</w:t>
      </w:r>
      <w:r w:rsidRPr="00751EEA">
        <w:t xml:space="preserve"> yra įgaliotas teisės aktų nustatyta tvarka pasirašyti deklaracijas apie statybos užbaigimą/paskirties keitimą ir jas teikti valstybės įmonei Registrų centrui, registruoti naujus nekilnojamuosius daiktus. </w:t>
      </w:r>
      <w:r w:rsidRPr="00751EEA">
        <w:rPr>
          <w:strike/>
        </w:rPr>
        <w:t>Patikėtinis</w:t>
      </w:r>
      <w:r w:rsidRPr="00751EEA">
        <w:t xml:space="preserve"> </w:t>
      </w:r>
      <w:r w:rsidRPr="00751EEA">
        <w:rPr>
          <w:b/>
          <w:bCs/>
        </w:rPr>
        <w:t>Turto valdytojas</w:t>
      </w:r>
      <w:r w:rsidRPr="00751EEA">
        <w:t xml:space="preserve">, atlikęs nekilnojamojo turto griovimo darbus, turi juos išregistruoti iš nekilnojamojo turto registro.  </w:t>
      </w:r>
    </w:p>
    <w:p w14:paraId="2F64A53E" w14:textId="77777777" w:rsidR="00380A89" w:rsidRPr="00751EEA" w:rsidRDefault="00380A89" w:rsidP="00380A89">
      <w:pPr>
        <w:tabs>
          <w:tab w:val="left" w:pos="0"/>
        </w:tabs>
        <w:spacing w:line="360" w:lineRule="auto"/>
        <w:ind w:firstLine="851"/>
        <w:jc w:val="both"/>
      </w:pPr>
      <w:r w:rsidRPr="00751EEA">
        <w:rPr>
          <w:strike/>
        </w:rPr>
        <w:t>31.</w:t>
      </w:r>
      <w:r w:rsidRPr="00751EEA">
        <w:t xml:space="preserve"> </w:t>
      </w:r>
      <w:r w:rsidRPr="00751EEA">
        <w:rPr>
          <w:b/>
          <w:bCs/>
        </w:rPr>
        <w:t>33.</w:t>
      </w:r>
      <w:r w:rsidRPr="00751EEA">
        <w:t xml:space="preserve"> Jeigu </w:t>
      </w:r>
      <w:r w:rsidRPr="00751EEA">
        <w:rPr>
          <w:strike/>
        </w:rPr>
        <w:t xml:space="preserve">patikėtinis </w:t>
      </w:r>
      <w:r w:rsidRPr="00751EEA">
        <w:rPr>
          <w:b/>
          <w:bCs/>
        </w:rPr>
        <w:t>Turto valdytojas</w:t>
      </w:r>
      <w:r w:rsidRPr="00751EEA">
        <w:t xml:space="preserve"> neprižiūri patikėjimo teise valdomo turto ir taip yra bloginama šio turto būklė, patikėtojas gali imtis veiksmų dėl šio turto perėmimo iš patikėtinio ir reikalauti atlyginti nuostolius, jeigu dėl nepriežiūros jis sugedo ar buvo sugadintas.</w:t>
      </w:r>
    </w:p>
    <w:p w14:paraId="43240E2B" w14:textId="77777777" w:rsidR="00380A89" w:rsidRPr="00751EEA" w:rsidRDefault="00380A89" w:rsidP="00380A89">
      <w:pPr>
        <w:tabs>
          <w:tab w:val="left" w:pos="0"/>
        </w:tabs>
        <w:spacing w:line="360" w:lineRule="auto"/>
        <w:ind w:firstLine="851"/>
        <w:jc w:val="both"/>
      </w:pPr>
      <w:r w:rsidRPr="00751EEA">
        <w:rPr>
          <w:strike/>
        </w:rPr>
        <w:t>32.</w:t>
      </w:r>
      <w:r w:rsidRPr="00751EEA">
        <w:t xml:space="preserve"> </w:t>
      </w:r>
      <w:r w:rsidRPr="00751EEA">
        <w:rPr>
          <w:b/>
          <w:bCs/>
        </w:rPr>
        <w:t>34.</w:t>
      </w:r>
      <w:r w:rsidRPr="00751EEA">
        <w:t xml:space="preserve"> Jeigu </w:t>
      </w:r>
      <w:r w:rsidRPr="00751EEA">
        <w:rPr>
          <w:strike/>
        </w:rPr>
        <w:t xml:space="preserve">patikėtinis </w:t>
      </w:r>
      <w:r w:rsidRPr="00751EEA">
        <w:rPr>
          <w:b/>
          <w:bCs/>
        </w:rPr>
        <w:t>Turto valdytojas</w:t>
      </w:r>
      <w:r w:rsidRPr="00751EEA">
        <w:t xml:space="preserve"> nebenaudoja turto ar jo dalies, jis inicijuoja turto grąžinimo procedūras teisės aktų nustatyta tvarka.</w:t>
      </w:r>
    </w:p>
    <w:p w14:paraId="59406EDF" w14:textId="77777777" w:rsidR="00380A89" w:rsidRPr="00751EEA" w:rsidRDefault="00380A89" w:rsidP="00380A89">
      <w:pPr>
        <w:tabs>
          <w:tab w:val="left" w:pos="0"/>
        </w:tabs>
        <w:spacing w:line="360" w:lineRule="auto"/>
        <w:ind w:firstLine="851"/>
        <w:jc w:val="both"/>
      </w:pPr>
      <w:r w:rsidRPr="00751EEA">
        <w:rPr>
          <w:strike/>
        </w:rPr>
        <w:t>33</w:t>
      </w:r>
      <w:r w:rsidRPr="00751EEA">
        <w:t xml:space="preserve">. </w:t>
      </w:r>
      <w:r w:rsidRPr="00751EEA">
        <w:rPr>
          <w:b/>
          <w:bCs/>
        </w:rPr>
        <w:t>35.</w:t>
      </w:r>
      <w:r w:rsidRPr="00751EEA">
        <w:t xml:space="preserve"> </w:t>
      </w:r>
      <w:r w:rsidRPr="00751EEA">
        <w:rPr>
          <w:strike/>
        </w:rPr>
        <w:t>Patikėtiniai</w:t>
      </w:r>
      <w:r w:rsidRPr="00751EEA">
        <w:t xml:space="preserve"> </w:t>
      </w:r>
      <w:r w:rsidRPr="00751EEA">
        <w:rPr>
          <w:b/>
          <w:bCs/>
        </w:rPr>
        <w:t>Turto valdytojai</w:t>
      </w:r>
      <w:r w:rsidRPr="00751EEA">
        <w:t xml:space="preserve"> sandorius, susijusius su jam perduotu patikėjimo teise Savivaldybės turtu, sudaro savo vardu, tačiau jis privalo nurodyti, kad veikia turto patikėjimo teise.</w:t>
      </w:r>
    </w:p>
    <w:p w14:paraId="17EA4664" w14:textId="77777777" w:rsidR="00380A89" w:rsidRPr="00751EEA" w:rsidRDefault="00380A89" w:rsidP="00380A89">
      <w:pPr>
        <w:tabs>
          <w:tab w:val="left" w:pos="0"/>
        </w:tabs>
        <w:spacing w:line="360" w:lineRule="auto"/>
        <w:ind w:firstLine="851"/>
        <w:jc w:val="both"/>
      </w:pPr>
      <w:r w:rsidRPr="00751EEA">
        <w:rPr>
          <w:strike/>
        </w:rPr>
        <w:t>34.</w:t>
      </w:r>
      <w:r w:rsidRPr="00751EEA">
        <w:t xml:space="preserve"> </w:t>
      </w:r>
      <w:r w:rsidRPr="00751EEA">
        <w:rPr>
          <w:b/>
          <w:bCs/>
        </w:rPr>
        <w:t>36.</w:t>
      </w:r>
      <w:r w:rsidRPr="00751EEA">
        <w:t xml:space="preserve"> Šio Aprašo 5.1, </w:t>
      </w:r>
      <w:r w:rsidRPr="00751EEA">
        <w:rPr>
          <w:b/>
          <w:bCs/>
        </w:rPr>
        <w:t>5.2</w:t>
      </w:r>
      <w:r w:rsidRPr="00751EEA">
        <w:t xml:space="preserve"> ir </w:t>
      </w:r>
      <w:r w:rsidRPr="00751EEA">
        <w:rPr>
          <w:strike/>
        </w:rPr>
        <w:t>5.3</w:t>
      </w:r>
      <w:r w:rsidRPr="00751EEA">
        <w:t xml:space="preserve"> </w:t>
      </w:r>
      <w:r w:rsidRPr="00751EEA">
        <w:rPr>
          <w:b/>
          <w:bCs/>
        </w:rPr>
        <w:t xml:space="preserve">5.4 </w:t>
      </w:r>
      <w:r w:rsidRPr="00751EEA">
        <w:t xml:space="preserve">papunkčiuose nurodyti </w:t>
      </w:r>
      <w:r w:rsidRPr="00751EEA">
        <w:rPr>
          <w:strike/>
        </w:rPr>
        <w:t>Savivaldybės turto patikėtiniai</w:t>
      </w:r>
      <w:r w:rsidRPr="00751EEA">
        <w:t xml:space="preserve"> Turto valdytojai patikėjimo teise valdomą, naudojamą ir disponuojamą Savivaldybės turtą gali:</w:t>
      </w:r>
    </w:p>
    <w:p w14:paraId="119B3AF4" w14:textId="77777777" w:rsidR="00380A89" w:rsidRPr="00751EEA" w:rsidRDefault="00380A89" w:rsidP="00380A89">
      <w:pPr>
        <w:tabs>
          <w:tab w:val="left" w:pos="0"/>
        </w:tabs>
        <w:spacing w:line="360" w:lineRule="auto"/>
        <w:ind w:firstLine="851"/>
        <w:jc w:val="both"/>
      </w:pPr>
      <w:r w:rsidRPr="00751EEA">
        <w:rPr>
          <w:strike/>
        </w:rPr>
        <w:t>34.1.</w:t>
      </w:r>
      <w:r w:rsidRPr="00751EEA">
        <w:t xml:space="preserve"> </w:t>
      </w:r>
      <w:r w:rsidRPr="00751EEA">
        <w:rPr>
          <w:b/>
          <w:bCs/>
        </w:rPr>
        <w:t>36.1.</w:t>
      </w:r>
      <w:r w:rsidRPr="00751EEA">
        <w:t xml:space="preserve"> nuomoti, vadovaujantis Anykščių rajono savivaldybės ilgalaikio materialiojo turto viešo nuomos konkurso ir nuomos be konkurso organizavimo ir vykdymo tvarkos aprašu bei Nuompinigių už Anykščių rajono savivaldybės ilgalaikio ir trumpalaikio materialiojo turto nuomą skaičiavimo tvarka, patvirtintomis Anykščių rajono savivaldybės tarybos 2019 m. gruodžio 30 d. sprendimu Nr. 1-TS-374 „Dėl Anykščių rajono savivaldybės ilgalaikio materialiojo turto viešo nuomos konkurso ir nuomos be konkurso organizavimo ir vykdymo tvarkos aprašo, ir nuompinigių už Anykščių rajono savivaldybės ilgalaikio ir trumpalaikio materialiojo turto nuomą skaičiavimo tvarkos patvirtinimo“;</w:t>
      </w:r>
    </w:p>
    <w:p w14:paraId="0B316734" w14:textId="77777777" w:rsidR="00380A89" w:rsidRPr="00751EEA" w:rsidRDefault="00380A89" w:rsidP="00380A89">
      <w:pPr>
        <w:tabs>
          <w:tab w:val="left" w:pos="0"/>
        </w:tabs>
        <w:spacing w:line="360" w:lineRule="auto"/>
        <w:ind w:firstLine="851"/>
        <w:jc w:val="both"/>
      </w:pPr>
      <w:r w:rsidRPr="00751EEA">
        <w:rPr>
          <w:strike/>
        </w:rPr>
        <w:t>34.2.</w:t>
      </w:r>
      <w:r w:rsidRPr="00751EEA">
        <w:t xml:space="preserve"> </w:t>
      </w:r>
      <w:r w:rsidRPr="00751EEA">
        <w:rPr>
          <w:b/>
          <w:bCs/>
        </w:rPr>
        <w:t>36.2</w:t>
      </w:r>
      <w:r w:rsidRPr="00751EEA">
        <w:t xml:space="preserve"> perduoti pagal panaudą, vadovaujantis Anykščių rajono savivaldybės turto perdavimo panaudos pagrindais laikinai neatlygintinai valdyti ir naudotis tvarkos aprašu, patvirtintu Anykščių rajono savivaldybės tarybos 2020 m. vasario 27 d. sprendimu Nr. 1-TS-68 „Dėl Anykščių rajono savivaldybės turto perdavimo panaudos pagrindais neatlygintinai valdyti ir naudotis tvarkos aprašo patvirtinimo“.</w:t>
      </w:r>
    </w:p>
    <w:p w14:paraId="193D9F81" w14:textId="7D43499C" w:rsidR="00380A89" w:rsidRPr="00751EEA" w:rsidRDefault="00380A89" w:rsidP="00380A89">
      <w:pPr>
        <w:tabs>
          <w:tab w:val="left" w:pos="0"/>
        </w:tabs>
        <w:spacing w:line="360" w:lineRule="auto"/>
        <w:ind w:firstLine="851"/>
        <w:jc w:val="both"/>
        <w:rPr>
          <w:strike/>
        </w:rPr>
      </w:pPr>
      <w:r w:rsidRPr="00751EEA">
        <w:rPr>
          <w:strike/>
        </w:rPr>
        <w:lastRenderedPageBreak/>
        <w:t>35</w:t>
      </w:r>
      <w:r w:rsidRPr="00751EEA">
        <w:rPr>
          <w:b/>
          <w:bCs/>
          <w:strike/>
        </w:rPr>
        <w:t xml:space="preserve">. </w:t>
      </w:r>
      <w:r w:rsidRPr="00751EEA">
        <w:rPr>
          <w:strike/>
        </w:rPr>
        <w:t>Aprašo 5.2 papunktyje nurodyti subjektai negali Savivaldybės turto išnuomoti, suteikti pagal panaudą ar perduoti jį kitiems asmenims naudotis kitais būdais</w:t>
      </w:r>
      <w:r w:rsidR="006B1974" w:rsidRPr="00751EEA">
        <w:rPr>
          <w:strike/>
        </w:rPr>
        <w:t>.</w:t>
      </w:r>
    </w:p>
    <w:p w14:paraId="187789B6" w14:textId="497E1D8D" w:rsidR="00380A89" w:rsidRPr="00751EEA" w:rsidRDefault="00380A89" w:rsidP="00380A89">
      <w:pPr>
        <w:tabs>
          <w:tab w:val="left" w:pos="0"/>
        </w:tabs>
        <w:spacing w:line="360" w:lineRule="auto"/>
        <w:ind w:firstLine="851"/>
        <w:jc w:val="both"/>
      </w:pPr>
      <w:r w:rsidRPr="00751EEA">
        <w:rPr>
          <w:strike/>
        </w:rPr>
        <w:t>36.</w:t>
      </w:r>
      <w:r w:rsidRPr="00751EEA">
        <w:t xml:space="preserve"> </w:t>
      </w:r>
      <w:r w:rsidRPr="00751EEA">
        <w:rPr>
          <w:b/>
          <w:bCs/>
        </w:rPr>
        <w:t>3</w:t>
      </w:r>
      <w:r w:rsidR="006B1974" w:rsidRPr="00751EEA">
        <w:rPr>
          <w:b/>
          <w:bCs/>
        </w:rPr>
        <w:t>7</w:t>
      </w:r>
      <w:r w:rsidRPr="00751EEA">
        <w:rPr>
          <w:b/>
          <w:bCs/>
        </w:rPr>
        <w:t>.</w:t>
      </w:r>
      <w:r w:rsidRPr="00751EEA">
        <w:t xml:space="preserve"> Savivaldybei nuosavybės teise priklausantį turtą apskaito savivaldybės biudžetinės įstaigos, viešosios įstaigos, įmonės ir organizacijos pagal Viešojo sektoriaus apskaitos ir finansinės atskaitomybės standartus (VSAFAS) ir kitus apskaitos tvarkymą reglamentuojančius teisės aktus.      </w:t>
      </w:r>
    </w:p>
    <w:p w14:paraId="3CEAC26A" w14:textId="75F17625" w:rsidR="00380A89" w:rsidRPr="00751EEA" w:rsidRDefault="00380A89" w:rsidP="00380A89">
      <w:pPr>
        <w:spacing w:line="360" w:lineRule="auto"/>
        <w:ind w:firstLine="851"/>
        <w:jc w:val="both"/>
      </w:pPr>
      <w:r w:rsidRPr="00751EEA">
        <w:rPr>
          <w:strike/>
        </w:rPr>
        <w:t>37.</w:t>
      </w:r>
      <w:r w:rsidRPr="00751EEA">
        <w:t xml:space="preserve"> </w:t>
      </w:r>
      <w:r w:rsidRPr="00751EEA">
        <w:rPr>
          <w:b/>
          <w:bCs/>
        </w:rPr>
        <w:t>3</w:t>
      </w:r>
      <w:r w:rsidR="006B1974" w:rsidRPr="00751EEA">
        <w:rPr>
          <w:b/>
          <w:bCs/>
        </w:rPr>
        <w:t>8</w:t>
      </w:r>
      <w:r w:rsidRPr="00751EEA">
        <w:rPr>
          <w:b/>
          <w:bCs/>
        </w:rPr>
        <w:t xml:space="preserve">. </w:t>
      </w:r>
      <w:r w:rsidRPr="00751EEA">
        <w:t>Patikėjimo teise perduoto turto naudojimo, patikėjimo sutarties sąlygų vykdymo kontrolę vykdo Savivaldybės turtą perdavęs (sutartį sudaręs) subjektas.“</w:t>
      </w:r>
    </w:p>
    <w:p w14:paraId="4C7208CF" w14:textId="409CACE5" w:rsidR="00AC5348" w:rsidRPr="00751EEA" w:rsidRDefault="006B1974" w:rsidP="006B1974">
      <w:pPr>
        <w:pStyle w:val="Pagrindinistekstas"/>
        <w:numPr>
          <w:ilvl w:val="1"/>
          <w:numId w:val="29"/>
        </w:numPr>
        <w:spacing w:line="360" w:lineRule="auto"/>
        <w:ind w:left="0" w:firstLine="851"/>
      </w:pPr>
      <w:r w:rsidRPr="00751EEA">
        <w:rPr>
          <w:bCs w:val="0"/>
        </w:rPr>
        <w:t xml:space="preserve"> B</w:t>
      </w:r>
      <w:r w:rsidR="00AC5348" w:rsidRPr="00751EEA">
        <w:rPr>
          <w:bCs w:val="0"/>
        </w:rPr>
        <w:t>uvusius 38, 39, 40, 41</w:t>
      </w:r>
      <w:r w:rsidR="00380A89" w:rsidRPr="00751EEA">
        <w:rPr>
          <w:bCs w:val="0"/>
        </w:rPr>
        <w:t xml:space="preserve">, </w:t>
      </w:r>
      <w:r w:rsidR="00AC5348" w:rsidRPr="00751EEA">
        <w:rPr>
          <w:bCs w:val="0"/>
        </w:rPr>
        <w:t>42</w:t>
      </w:r>
      <w:r w:rsidR="00380A89" w:rsidRPr="00751EEA">
        <w:rPr>
          <w:bCs w:val="0"/>
        </w:rPr>
        <w:t>,</w:t>
      </w:r>
      <w:r w:rsidR="00AC5348" w:rsidRPr="00751EEA">
        <w:rPr>
          <w:bCs w:val="0"/>
        </w:rPr>
        <w:t xml:space="preserve"> </w:t>
      </w:r>
      <w:r w:rsidR="00380A89" w:rsidRPr="00751EEA">
        <w:rPr>
          <w:bCs w:val="0"/>
        </w:rPr>
        <w:t xml:space="preserve">43 ir 44 </w:t>
      </w:r>
      <w:r w:rsidR="00AC5348" w:rsidRPr="00751EEA">
        <w:rPr>
          <w:bCs w:val="0"/>
        </w:rPr>
        <w:t>punktus laikyti atitinkamai 40, 41, 42, 43</w:t>
      </w:r>
      <w:r w:rsidR="00380A89" w:rsidRPr="00751EEA">
        <w:rPr>
          <w:bCs w:val="0"/>
        </w:rPr>
        <w:t>, 44, 45</w:t>
      </w:r>
      <w:r w:rsidR="00AC5348" w:rsidRPr="00751EEA">
        <w:rPr>
          <w:bCs w:val="0"/>
        </w:rPr>
        <w:t xml:space="preserve"> ir 4</w:t>
      </w:r>
      <w:r w:rsidR="00380A89" w:rsidRPr="00751EEA">
        <w:rPr>
          <w:bCs w:val="0"/>
        </w:rPr>
        <w:t>6</w:t>
      </w:r>
      <w:r w:rsidR="00AC5348" w:rsidRPr="00751EEA">
        <w:rPr>
          <w:bCs w:val="0"/>
        </w:rPr>
        <w:t xml:space="preserve"> punktais.</w:t>
      </w:r>
    </w:p>
    <w:p w14:paraId="37C82CCD" w14:textId="4205A1A0" w:rsidR="000B781E" w:rsidRPr="00751EEA" w:rsidRDefault="000B781E" w:rsidP="006B1974">
      <w:pPr>
        <w:pStyle w:val="Pagrindinistekstas"/>
        <w:numPr>
          <w:ilvl w:val="0"/>
          <w:numId w:val="29"/>
        </w:numPr>
        <w:spacing w:line="360" w:lineRule="auto"/>
        <w:ind w:left="0" w:firstLine="851"/>
      </w:pPr>
      <w:r w:rsidRPr="00751EEA">
        <w:rPr>
          <w:bCs w:val="0"/>
        </w:rPr>
        <w:t>Pakeisti Anykščių rajono savivaldybei nuosavybės teise priklausančio turto perdavimo valdyti, naudoti ir disponuoti juo patikėjimo teise tvarkos aprašo, patvirtinto Anykščių rajono savivaldybės tarybos 2020 m. rugpjūčio 27 d. sprendimu Nr. 1-TS-257 „Dėl Anykščių rajono savivaldybei nuosavybės teise priklausančio turto perdavimo valdyti, naudoti ir disponuoti juo patikėjimo teise tvarkos aprašo patvirtinimo“, 3 priedą „Turto patikėjimo sutarties pavyzdinė forma“ ir jį išdėstyti nauja redakcija (pridedama)</w:t>
      </w:r>
      <w:r w:rsidRPr="00751EEA">
        <w:t>.</w:t>
      </w:r>
    </w:p>
    <w:p w14:paraId="156B7DD5" w14:textId="6167EB29" w:rsidR="000B781E" w:rsidRPr="00751EEA" w:rsidRDefault="000B781E" w:rsidP="001864D1">
      <w:pPr>
        <w:pStyle w:val="Sraopastraipa"/>
        <w:numPr>
          <w:ilvl w:val="0"/>
          <w:numId w:val="29"/>
        </w:numPr>
        <w:spacing w:line="360" w:lineRule="auto"/>
        <w:ind w:left="0" w:firstLine="851"/>
        <w:jc w:val="both"/>
      </w:pPr>
      <w:r w:rsidRPr="00751EEA">
        <w:rPr>
          <w:bCs/>
        </w:rPr>
        <w:t>Nustatyti, kad šis sprendimas įsigalioja 2026 m. birželio 1 d.</w:t>
      </w:r>
    </w:p>
    <w:p w14:paraId="57C7012F" w14:textId="77777777" w:rsidR="000B781E" w:rsidRPr="00751EEA" w:rsidRDefault="000B781E" w:rsidP="000B781E">
      <w:pPr>
        <w:pStyle w:val="Pagrindinistekstas"/>
        <w:spacing w:line="360" w:lineRule="auto"/>
        <w:ind w:firstLine="851"/>
      </w:pPr>
      <w:r w:rsidRPr="00751EEA">
        <w:rPr>
          <w:bCs w:val="0"/>
        </w:rPr>
        <w:t xml:space="preserve">Šis sprendimas skelbiamas Teisės aktų registre </w:t>
      </w:r>
      <w:r w:rsidRPr="00751EEA">
        <w:t xml:space="preserve">ir Anykščių rajono savivaldybės interneto svetainėje </w:t>
      </w:r>
      <w:hyperlink r:id="rId11" w:history="1">
        <w:r w:rsidRPr="00751EEA">
          <w:rPr>
            <w:rStyle w:val="Hipersaitas"/>
            <w:color w:val="auto"/>
          </w:rPr>
          <w:t>www.anyksciai.lt</w:t>
        </w:r>
      </w:hyperlink>
      <w:r w:rsidRPr="00751EEA">
        <w:t>.</w:t>
      </w:r>
    </w:p>
    <w:p w14:paraId="1C7F3781" w14:textId="77777777" w:rsidR="007837F6" w:rsidRPr="00751EEA" w:rsidRDefault="007837F6" w:rsidP="000B781E">
      <w:pPr>
        <w:pStyle w:val="Pagrindinistekstas"/>
        <w:spacing w:line="360" w:lineRule="auto"/>
        <w:ind w:firstLine="851"/>
      </w:pPr>
    </w:p>
    <w:p w14:paraId="0CEB20F3" w14:textId="77777777" w:rsidR="007837F6" w:rsidRPr="00751EEA" w:rsidRDefault="007837F6" w:rsidP="000B781E">
      <w:pPr>
        <w:pStyle w:val="Pagrindinistekstas"/>
        <w:spacing w:line="360" w:lineRule="auto"/>
        <w:ind w:firstLine="851"/>
      </w:pPr>
    </w:p>
    <w:p w14:paraId="7ED0968D" w14:textId="77777777" w:rsidR="000B781E" w:rsidRPr="00751EEA" w:rsidRDefault="000B781E" w:rsidP="000B781E">
      <w:pPr>
        <w:pStyle w:val="Pagrindinistekstas"/>
        <w:spacing w:line="360" w:lineRule="auto"/>
      </w:pPr>
      <w:r w:rsidRPr="00751EEA">
        <w:t>Meras</w:t>
      </w:r>
      <w:r w:rsidRPr="00751EEA">
        <w:tab/>
      </w:r>
      <w:r w:rsidRPr="00751EEA">
        <w:tab/>
      </w:r>
      <w:r w:rsidRPr="00751EEA">
        <w:tab/>
      </w:r>
      <w:r w:rsidRPr="00751EEA">
        <w:tab/>
      </w:r>
      <w:r w:rsidRPr="00751EEA">
        <w:tab/>
      </w:r>
      <w:r w:rsidRPr="00751EEA">
        <w:tab/>
        <w:t>Kęstutis Tubis</w:t>
      </w:r>
    </w:p>
    <w:p w14:paraId="4C5AF5A3" w14:textId="77777777" w:rsidR="006B1974" w:rsidRPr="00751EEA" w:rsidRDefault="006B1974" w:rsidP="000B781E">
      <w:pPr>
        <w:pStyle w:val="Pagrindinistekstas"/>
        <w:spacing w:line="360" w:lineRule="auto"/>
      </w:pPr>
    </w:p>
    <w:p w14:paraId="68D8EB71" w14:textId="77777777" w:rsidR="006B1974" w:rsidRPr="00751EEA" w:rsidRDefault="006B1974" w:rsidP="000B781E">
      <w:pPr>
        <w:pStyle w:val="Pagrindinistekstas"/>
        <w:spacing w:line="360" w:lineRule="auto"/>
      </w:pPr>
    </w:p>
    <w:p w14:paraId="2F68D184" w14:textId="77777777" w:rsidR="006B1974" w:rsidRPr="00751EEA" w:rsidRDefault="006B1974" w:rsidP="000B781E">
      <w:pPr>
        <w:pStyle w:val="Pagrindinistekstas"/>
        <w:spacing w:line="360" w:lineRule="auto"/>
      </w:pPr>
    </w:p>
    <w:p w14:paraId="56F26586" w14:textId="77777777" w:rsidR="006B1974" w:rsidRPr="00751EEA" w:rsidRDefault="006B1974" w:rsidP="000B781E">
      <w:pPr>
        <w:pStyle w:val="Pagrindinistekstas"/>
        <w:spacing w:line="360" w:lineRule="auto"/>
      </w:pPr>
    </w:p>
    <w:p w14:paraId="6D75C12D" w14:textId="77777777" w:rsidR="006B1974" w:rsidRPr="00751EEA" w:rsidRDefault="006B1974" w:rsidP="000B781E">
      <w:pPr>
        <w:pStyle w:val="Pagrindinistekstas"/>
        <w:spacing w:line="360" w:lineRule="auto"/>
      </w:pPr>
    </w:p>
    <w:p w14:paraId="3C7CA41D" w14:textId="77777777" w:rsidR="006B1974" w:rsidRPr="00751EEA" w:rsidRDefault="006B1974" w:rsidP="000B781E">
      <w:pPr>
        <w:pStyle w:val="Pagrindinistekstas"/>
        <w:spacing w:line="360" w:lineRule="auto"/>
      </w:pPr>
    </w:p>
    <w:p w14:paraId="5A0261B7" w14:textId="77777777" w:rsidR="006B1974" w:rsidRPr="00751EEA" w:rsidRDefault="006B1974" w:rsidP="000B781E">
      <w:pPr>
        <w:pStyle w:val="Pagrindinistekstas"/>
        <w:spacing w:line="360" w:lineRule="auto"/>
      </w:pPr>
    </w:p>
    <w:p w14:paraId="3EE49A9C" w14:textId="77777777" w:rsidR="006B1974" w:rsidRPr="00751EEA" w:rsidRDefault="006B1974" w:rsidP="000B781E">
      <w:pPr>
        <w:pStyle w:val="Pagrindinistekstas"/>
        <w:spacing w:line="360" w:lineRule="auto"/>
      </w:pPr>
    </w:p>
    <w:p w14:paraId="63AD1F6D" w14:textId="77777777" w:rsidR="006B1974" w:rsidRPr="00751EEA" w:rsidRDefault="006B1974" w:rsidP="000B781E">
      <w:pPr>
        <w:pStyle w:val="Pagrindinistekstas"/>
        <w:spacing w:line="360" w:lineRule="auto"/>
      </w:pPr>
    </w:p>
    <w:p w14:paraId="7FE648CF" w14:textId="77777777" w:rsidR="006B1974" w:rsidRPr="00751EEA" w:rsidRDefault="006B1974" w:rsidP="000B781E">
      <w:pPr>
        <w:pStyle w:val="Pagrindinistekstas"/>
        <w:spacing w:line="360" w:lineRule="auto"/>
      </w:pPr>
    </w:p>
    <w:p w14:paraId="2A6CB321" w14:textId="77777777" w:rsidR="006B1974" w:rsidRPr="00751EEA" w:rsidRDefault="006B1974" w:rsidP="000B781E">
      <w:pPr>
        <w:pStyle w:val="Pagrindinistekstas"/>
        <w:spacing w:line="360" w:lineRule="auto"/>
      </w:pPr>
    </w:p>
    <w:p w14:paraId="2E11A58C" w14:textId="77777777" w:rsidR="006B1974" w:rsidRPr="00751EEA" w:rsidRDefault="006B1974" w:rsidP="000B781E">
      <w:pPr>
        <w:pStyle w:val="Pagrindinistekstas"/>
        <w:spacing w:line="360" w:lineRule="auto"/>
      </w:pPr>
    </w:p>
    <w:p w14:paraId="474DAFF4" w14:textId="77777777" w:rsidR="006B1974" w:rsidRPr="00751EEA" w:rsidRDefault="006B1974" w:rsidP="000B781E">
      <w:pPr>
        <w:pStyle w:val="Pagrindinistekstas"/>
        <w:spacing w:line="360" w:lineRule="auto"/>
      </w:pPr>
    </w:p>
    <w:p w14:paraId="37D536CE" w14:textId="77777777" w:rsidR="006B1974" w:rsidRPr="00751EEA" w:rsidRDefault="006B1974" w:rsidP="000B781E">
      <w:pPr>
        <w:pStyle w:val="Pagrindinistekstas"/>
        <w:spacing w:line="360" w:lineRule="auto"/>
      </w:pPr>
    </w:p>
    <w:p w14:paraId="1AE2015A" w14:textId="77777777" w:rsidR="00380A89" w:rsidRPr="00751EEA" w:rsidRDefault="000B781E" w:rsidP="006A1195">
      <w:pPr>
        <w:ind w:firstLine="5387"/>
        <w:jc w:val="both"/>
      </w:pPr>
      <w:r w:rsidRPr="00751EEA">
        <w:lastRenderedPageBreak/>
        <w:t>Anykščių rajono savivaldybei nuosavybės</w:t>
      </w:r>
    </w:p>
    <w:p w14:paraId="33DE150C" w14:textId="77777777" w:rsidR="00380A89" w:rsidRPr="00751EEA" w:rsidRDefault="000B781E" w:rsidP="006A1195">
      <w:pPr>
        <w:ind w:firstLine="5387"/>
        <w:jc w:val="both"/>
      </w:pPr>
      <w:r w:rsidRPr="00751EEA">
        <w:t>teise priklausančio turto perdavimo valdyti,</w:t>
      </w:r>
    </w:p>
    <w:p w14:paraId="5F4A8018" w14:textId="77777777" w:rsidR="00010EB8" w:rsidRPr="00751EEA" w:rsidRDefault="000B781E" w:rsidP="006A1195">
      <w:pPr>
        <w:ind w:firstLine="5387"/>
        <w:jc w:val="both"/>
      </w:pPr>
      <w:r w:rsidRPr="00751EEA">
        <w:t>naudoti ir disponuoti juo patikėjimo teise</w:t>
      </w:r>
    </w:p>
    <w:p w14:paraId="429BED66" w14:textId="77777777" w:rsidR="00010EB8" w:rsidRPr="00751EEA" w:rsidRDefault="000B781E" w:rsidP="006A1195">
      <w:pPr>
        <w:ind w:firstLine="5387"/>
        <w:jc w:val="both"/>
      </w:pPr>
      <w:r w:rsidRPr="00751EEA">
        <w:t>tvarkos aprašo</w:t>
      </w:r>
    </w:p>
    <w:p w14:paraId="319AAFB0" w14:textId="2CF4B3A1" w:rsidR="000B781E" w:rsidRPr="00751EEA" w:rsidRDefault="000B781E" w:rsidP="00010EB8">
      <w:pPr>
        <w:spacing w:line="360" w:lineRule="auto"/>
        <w:ind w:firstLine="5387"/>
        <w:jc w:val="both"/>
      </w:pPr>
      <w:r w:rsidRPr="00751EEA">
        <w:t>3 priedas</w:t>
      </w:r>
      <w:r w:rsidRPr="00751EEA">
        <w:rPr>
          <w:sz w:val="22"/>
          <w:szCs w:val="22"/>
        </w:rPr>
        <w:t xml:space="preserve">                                                        </w:t>
      </w:r>
    </w:p>
    <w:p w14:paraId="1652B567" w14:textId="77777777" w:rsidR="000B781E" w:rsidRPr="00751EEA" w:rsidRDefault="000B781E" w:rsidP="000B781E">
      <w:pPr>
        <w:spacing w:line="360" w:lineRule="auto"/>
        <w:jc w:val="center"/>
      </w:pPr>
    </w:p>
    <w:p w14:paraId="7E05E850" w14:textId="77777777" w:rsidR="000B781E" w:rsidRPr="00751EEA" w:rsidRDefault="000B781E" w:rsidP="000B781E">
      <w:pPr>
        <w:spacing w:line="360" w:lineRule="auto"/>
        <w:jc w:val="center"/>
      </w:pPr>
      <w:r w:rsidRPr="00751EEA">
        <w:rPr>
          <w:b/>
        </w:rPr>
        <w:t xml:space="preserve"> (Turto patikėjimo sutarties formos pavyzdinė forma</w:t>
      </w:r>
      <w:r w:rsidRPr="00751EEA">
        <w:t>)</w:t>
      </w:r>
    </w:p>
    <w:p w14:paraId="43AE323C" w14:textId="77777777" w:rsidR="000B781E" w:rsidRPr="00751EEA" w:rsidRDefault="000B781E" w:rsidP="000B781E">
      <w:pPr>
        <w:spacing w:line="360" w:lineRule="auto"/>
        <w:jc w:val="center"/>
      </w:pPr>
    </w:p>
    <w:p w14:paraId="0CC9F44D" w14:textId="77777777" w:rsidR="000B781E" w:rsidRPr="00751EEA" w:rsidRDefault="000B781E" w:rsidP="000B781E">
      <w:pPr>
        <w:spacing w:line="360" w:lineRule="auto"/>
        <w:jc w:val="center"/>
        <w:rPr>
          <w:b/>
        </w:rPr>
      </w:pPr>
      <w:r w:rsidRPr="00751EEA">
        <w:rPr>
          <w:b/>
        </w:rPr>
        <w:t>TURTO PATIKĖJIMO SUTARTIS</w:t>
      </w:r>
    </w:p>
    <w:p w14:paraId="3AADF2E8" w14:textId="77777777" w:rsidR="000B781E" w:rsidRPr="00751EEA" w:rsidRDefault="000B781E" w:rsidP="000B781E">
      <w:pPr>
        <w:spacing w:line="360" w:lineRule="auto"/>
        <w:ind w:left="720"/>
        <w:jc w:val="center"/>
      </w:pPr>
      <w:r w:rsidRPr="00751EEA">
        <w:t>___________ Nr. ______________</w:t>
      </w:r>
    </w:p>
    <w:p w14:paraId="3E4C8C51" w14:textId="77777777" w:rsidR="000B781E" w:rsidRPr="00751EEA" w:rsidRDefault="000B781E" w:rsidP="000B781E">
      <w:pPr>
        <w:spacing w:line="360" w:lineRule="auto"/>
        <w:ind w:left="720"/>
        <w:jc w:val="center"/>
      </w:pPr>
      <w:r w:rsidRPr="00751EEA">
        <w:t>(data)</w:t>
      </w:r>
    </w:p>
    <w:p w14:paraId="19AFD7B2" w14:textId="77777777" w:rsidR="000B781E" w:rsidRPr="00751EEA" w:rsidRDefault="000B781E" w:rsidP="000B781E">
      <w:pPr>
        <w:spacing w:line="360" w:lineRule="auto"/>
        <w:ind w:left="720"/>
        <w:jc w:val="center"/>
      </w:pPr>
      <w:r w:rsidRPr="00751EEA">
        <w:t>_____________________</w:t>
      </w:r>
    </w:p>
    <w:p w14:paraId="09F27A18" w14:textId="77777777" w:rsidR="000B781E" w:rsidRPr="00751EEA" w:rsidRDefault="000B781E" w:rsidP="000B781E">
      <w:pPr>
        <w:spacing w:line="360" w:lineRule="auto"/>
        <w:ind w:left="720"/>
      </w:pPr>
      <w:r w:rsidRPr="00751EEA">
        <w:t xml:space="preserve">                                                        (sudarymo vieta)</w:t>
      </w:r>
    </w:p>
    <w:p w14:paraId="3642A790" w14:textId="77777777" w:rsidR="000B781E" w:rsidRPr="00751EEA" w:rsidRDefault="000B781E" w:rsidP="000B781E">
      <w:pPr>
        <w:spacing w:line="360" w:lineRule="auto"/>
        <w:ind w:left="720"/>
        <w:jc w:val="both"/>
      </w:pPr>
    </w:p>
    <w:p w14:paraId="362305AC" w14:textId="77777777" w:rsidR="000B781E" w:rsidRPr="00751EEA" w:rsidRDefault="000B781E" w:rsidP="000B781E">
      <w:pPr>
        <w:spacing w:line="360" w:lineRule="auto"/>
        <w:jc w:val="both"/>
      </w:pPr>
      <w:r w:rsidRPr="00751EEA">
        <w:t>Patikėtojas_______________________________________________________________________,</w:t>
      </w:r>
    </w:p>
    <w:p w14:paraId="789D6076" w14:textId="77777777" w:rsidR="000B781E" w:rsidRPr="00751EEA" w:rsidRDefault="000B781E" w:rsidP="000B781E">
      <w:pPr>
        <w:spacing w:line="360" w:lineRule="auto"/>
        <w:jc w:val="both"/>
      </w:pPr>
      <w:r w:rsidRPr="00751EEA">
        <w:t xml:space="preserve">                                      (turtą perduodančio juridinio asmens pavadinimas ir kodas)</w:t>
      </w:r>
    </w:p>
    <w:p w14:paraId="488A8BEC" w14:textId="77777777" w:rsidR="000B781E" w:rsidRPr="00751EEA" w:rsidRDefault="000B781E" w:rsidP="000B781E">
      <w:pPr>
        <w:spacing w:line="360" w:lineRule="auto"/>
        <w:jc w:val="both"/>
      </w:pPr>
      <w:r w:rsidRPr="00751EEA">
        <w:t xml:space="preserve">toliau vadinamas Patikėtoju, pagal __________________________________________________  </w:t>
      </w:r>
    </w:p>
    <w:p w14:paraId="0626BCB9" w14:textId="77777777" w:rsidR="000B781E" w:rsidRPr="00751EEA" w:rsidRDefault="000B781E" w:rsidP="000B781E">
      <w:pPr>
        <w:spacing w:line="360" w:lineRule="auto"/>
        <w:jc w:val="both"/>
      </w:pPr>
      <w:r w:rsidRPr="00751EEA">
        <w:t xml:space="preserve">                                                      (įstatymas, juridinio asmens steigimo dokumentai,</w:t>
      </w:r>
    </w:p>
    <w:p w14:paraId="1722AC79" w14:textId="77777777" w:rsidR="000B781E" w:rsidRPr="00751EEA" w:rsidRDefault="000B781E" w:rsidP="000B781E">
      <w:pPr>
        <w:spacing w:line="360" w:lineRule="auto"/>
        <w:jc w:val="both"/>
      </w:pPr>
      <w:r w:rsidRPr="00751EEA">
        <w:t>______________________________________________________________________________</w:t>
      </w:r>
    </w:p>
    <w:p w14:paraId="283F5854" w14:textId="77777777" w:rsidR="000B781E" w:rsidRPr="00751EEA" w:rsidRDefault="000B781E" w:rsidP="000B781E">
      <w:pPr>
        <w:spacing w:line="360" w:lineRule="auto"/>
        <w:jc w:val="both"/>
      </w:pPr>
      <w:r w:rsidRPr="00751EEA">
        <w:t>įgaliojimas – dokumento pavadinimas, numeris, data)</w:t>
      </w:r>
    </w:p>
    <w:p w14:paraId="212C551A" w14:textId="77777777" w:rsidR="000B781E" w:rsidRPr="00751EEA" w:rsidRDefault="000B781E" w:rsidP="000B781E">
      <w:pPr>
        <w:spacing w:line="360" w:lineRule="auto"/>
        <w:jc w:val="both"/>
      </w:pPr>
      <w:r w:rsidRPr="00751EEA">
        <w:t>atstovaujamas ___________________________________________________________________</w:t>
      </w:r>
    </w:p>
    <w:p w14:paraId="3CC97DF8" w14:textId="77777777" w:rsidR="000B781E" w:rsidRPr="00751EEA" w:rsidRDefault="000B781E" w:rsidP="000B781E">
      <w:pPr>
        <w:spacing w:line="360" w:lineRule="auto"/>
        <w:jc w:val="center"/>
      </w:pPr>
      <w:r w:rsidRPr="00751EEA">
        <w:t>(atstovo pareigos, vardas, pavardė)</w:t>
      </w:r>
    </w:p>
    <w:p w14:paraId="18F25D6D" w14:textId="77777777" w:rsidR="000B781E" w:rsidRPr="00751EEA" w:rsidRDefault="000B781E" w:rsidP="000B781E">
      <w:pPr>
        <w:spacing w:line="360" w:lineRule="auto"/>
        <w:jc w:val="both"/>
      </w:pPr>
      <w:r w:rsidRPr="00751EEA">
        <w:t xml:space="preserve"> ir </w:t>
      </w:r>
      <w:r w:rsidRPr="00751EEA">
        <w:rPr>
          <w:strike/>
        </w:rPr>
        <w:t>patikėtinis</w:t>
      </w:r>
      <w:r w:rsidRPr="00751EEA">
        <w:t xml:space="preserve"> </w:t>
      </w:r>
      <w:r w:rsidRPr="00751EEA">
        <w:rPr>
          <w:b/>
          <w:bCs/>
        </w:rPr>
        <w:t>turto valdytojas</w:t>
      </w:r>
      <w:r w:rsidRPr="00751EEA">
        <w:t xml:space="preserve"> _______________________________________________________</w:t>
      </w:r>
    </w:p>
    <w:p w14:paraId="24F6D945" w14:textId="77777777" w:rsidR="000B781E" w:rsidRPr="00751EEA" w:rsidRDefault="000B781E" w:rsidP="000B781E">
      <w:pPr>
        <w:spacing w:line="360" w:lineRule="auto"/>
        <w:ind w:left="2596"/>
        <w:jc w:val="both"/>
      </w:pPr>
      <w:r w:rsidRPr="00751EEA">
        <w:t>(įstatyme nurodyto juridinio asmens teisinė forma, pavadinimas ir kodas)</w:t>
      </w:r>
    </w:p>
    <w:p w14:paraId="2CF9E829" w14:textId="77777777" w:rsidR="000B781E" w:rsidRPr="00751EEA" w:rsidRDefault="000B781E" w:rsidP="000B781E">
      <w:pPr>
        <w:spacing w:line="360" w:lineRule="auto"/>
        <w:jc w:val="both"/>
      </w:pPr>
      <w:r w:rsidRPr="00751EEA">
        <w:t xml:space="preserve">toliau vadinamas </w:t>
      </w:r>
      <w:r w:rsidRPr="00751EEA">
        <w:rPr>
          <w:strike/>
        </w:rPr>
        <w:t>Patikėtiniu</w:t>
      </w:r>
      <w:r w:rsidRPr="00751EEA">
        <w:t xml:space="preserve"> </w:t>
      </w:r>
      <w:r w:rsidRPr="00751EEA">
        <w:rPr>
          <w:b/>
          <w:bCs/>
        </w:rPr>
        <w:t>Turto valdytoju</w:t>
      </w:r>
      <w:r w:rsidRPr="00751EEA">
        <w:t xml:space="preserve"> (toliau kartu – Šalys, kiekviena atskirai – Šalis), pagal ____________________________________________________________________</w:t>
      </w:r>
    </w:p>
    <w:p w14:paraId="0A4C3A4D" w14:textId="77777777" w:rsidR="000B781E" w:rsidRPr="00751EEA" w:rsidRDefault="000B781E" w:rsidP="000B781E">
      <w:pPr>
        <w:spacing w:line="360" w:lineRule="auto"/>
        <w:jc w:val="both"/>
        <w:rPr>
          <w:rFonts w:ascii="MingLiU" w:eastAsia="MingLiU" w:hAnsi="MingLiU" w:cs="MingLiU"/>
        </w:rPr>
      </w:pPr>
      <w:r w:rsidRPr="00751EEA">
        <w:t xml:space="preserve"> (įstatymas, juridinio asmens steigimo dokumentai, įgaliojimas – dokumento pavadinimas, numeris, data)</w:t>
      </w:r>
    </w:p>
    <w:p w14:paraId="29654170" w14:textId="77777777" w:rsidR="000B781E" w:rsidRPr="00751EEA" w:rsidRDefault="000B781E" w:rsidP="000B781E">
      <w:pPr>
        <w:spacing w:line="360" w:lineRule="auto"/>
        <w:jc w:val="both"/>
      </w:pPr>
      <w:r w:rsidRPr="00751EEA">
        <w:t>atstovaujamas ____________________________________________________________________</w:t>
      </w:r>
    </w:p>
    <w:p w14:paraId="2C8C38A2" w14:textId="77777777" w:rsidR="000B781E" w:rsidRPr="00751EEA" w:rsidRDefault="000B781E" w:rsidP="000B781E">
      <w:pPr>
        <w:spacing w:line="360" w:lineRule="auto"/>
        <w:jc w:val="both"/>
      </w:pPr>
      <w:r w:rsidRPr="00751EEA">
        <w:t xml:space="preserve">                         (atstovo pareigos, vardas ir pavardė)</w:t>
      </w:r>
    </w:p>
    <w:p w14:paraId="1A657B9E" w14:textId="77777777" w:rsidR="000B781E" w:rsidRPr="00751EEA" w:rsidRDefault="000B781E" w:rsidP="000B781E">
      <w:pPr>
        <w:spacing w:line="360" w:lineRule="auto"/>
        <w:jc w:val="both"/>
      </w:pPr>
      <w:r w:rsidRPr="00751EEA">
        <w:t>vadovaudamiesi sprendimu dėl turto perdavimo, s u d a r o šią turto patikėjimo sutartį (toliau – Sutartis):</w:t>
      </w:r>
    </w:p>
    <w:p w14:paraId="42440AEE" w14:textId="64E35CEB" w:rsidR="000B781E" w:rsidRPr="00751EEA" w:rsidRDefault="000B781E" w:rsidP="00BA4084">
      <w:pPr>
        <w:pStyle w:val="Sraopastraipa"/>
        <w:numPr>
          <w:ilvl w:val="0"/>
          <w:numId w:val="26"/>
        </w:numPr>
        <w:spacing w:line="360" w:lineRule="auto"/>
        <w:jc w:val="both"/>
      </w:pPr>
      <w:r w:rsidRPr="00751EEA">
        <w:t xml:space="preserve">Sutarties dalykas ir objektas: </w:t>
      </w:r>
    </w:p>
    <w:p w14:paraId="47641E95" w14:textId="5E2D7632" w:rsidR="000B781E" w:rsidRPr="00751EEA" w:rsidRDefault="000B781E" w:rsidP="00010EB8">
      <w:pPr>
        <w:tabs>
          <w:tab w:val="left" w:pos="1985"/>
        </w:tabs>
        <w:spacing w:line="360" w:lineRule="auto"/>
        <w:ind w:firstLine="851"/>
        <w:jc w:val="both"/>
      </w:pPr>
      <w:r w:rsidRPr="00751EEA">
        <w:t xml:space="preserve">1.1. Patikėtojas pagal Sutartį perduoda </w:t>
      </w:r>
      <w:r w:rsidRPr="00751EEA">
        <w:rPr>
          <w:strike/>
        </w:rPr>
        <w:t>Patikėtiniui</w:t>
      </w:r>
      <w:r w:rsidRPr="00751EEA">
        <w:t xml:space="preserve"> </w:t>
      </w:r>
      <w:r w:rsidRPr="00751EEA">
        <w:rPr>
          <w:b/>
          <w:bCs/>
        </w:rPr>
        <w:t>Turto valdytojui</w:t>
      </w:r>
      <w:r w:rsidRPr="00751EEA">
        <w:t xml:space="preserve"> valdyti, naudoti Sutarties 1.2 papunktyje nurodytą turtą ir juo disponuoti, o </w:t>
      </w:r>
      <w:r w:rsidRPr="00751EEA">
        <w:rPr>
          <w:strike/>
        </w:rPr>
        <w:t>Patikėtinis</w:t>
      </w:r>
      <w:r w:rsidRPr="00751EEA">
        <w:t xml:space="preserve"> </w:t>
      </w:r>
      <w:r w:rsidRPr="00751EEA">
        <w:rPr>
          <w:b/>
          <w:bCs/>
        </w:rPr>
        <w:t>Turto valdytojas</w:t>
      </w:r>
      <w:r w:rsidRPr="00751EEA">
        <w:t xml:space="preserve"> perima turtą ir įsipareigoja jį valdyti, naudoti ir juo disponuoti laikydamasis Lietuvos Respublikos teisės aktų </w:t>
      </w:r>
      <w:r w:rsidRPr="00751EEA">
        <w:lastRenderedPageBreak/>
        <w:t xml:space="preserve">nustatytų reikalavimų pagal perduodamo turto paskirtį </w:t>
      </w:r>
      <w:r w:rsidRPr="00751EEA">
        <w:rPr>
          <w:strike/>
        </w:rPr>
        <w:t>steigimo dokumentuose nustatytiems veiklos tikslams įgyvendinti</w:t>
      </w:r>
      <w:r w:rsidR="00337D61" w:rsidRPr="00751EEA">
        <w:t xml:space="preserve"> </w:t>
      </w:r>
      <w:r w:rsidR="00337D61" w:rsidRPr="00751EEA">
        <w:rPr>
          <w:b/>
          <w:bCs/>
        </w:rPr>
        <w:t>įstatymais pavestų savivaldybių funkcijų įgyvendinimui</w:t>
      </w:r>
      <w:r w:rsidRPr="00751EEA">
        <w:t>.</w:t>
      </w:r>
    </w:p>
    <w:p w14:paraId="09DBDD99" w14:textId="789BAD9A" w:rsidR="000B781E" w:rsidRPr="00751EEA" w:rsidRDefault="000B781E" w:rsidP="00337D61">
      <w:pPr>
        <w:tabs>
          <w:tab w:val="left" w:pos="0"/>
        </w:tabs>
        <w:spacing w:line="360" w:lineRule="auto"/>
        <w:ind w:firstLine="851"/>
        <w:jc w:val="both"/>
      </w:pPr>
      <w:r w:rsidRPr="00751EEA">
        <w:t>1.2. pagal Sutartį perduodamas sprendime dėl turto perdavimo nurodytas turtas:___________________________________________________________________________________________________________________________________________________________</w:t>
      </w:r>
    </w:p>
    <w:p w14:paraId="52D0DE38" w14:textId="77777777" w:rsidR="000B781E" w:rsidRPr="00751EEA" w:rsidRDefault="000B781E" w:rsidP="000B781E">
      <w:pPr>
        <w:spacing w:line="360" w:lineRule="auto"/>
        <w:jc w:val="both"/>
      </w:pPr>
      <w:r w:rsidRPr="00751EEA">
        <w:t>(turto pavadinimas ir apibūdinimas: nematerialiojo, ilgalaikio materialiojo turto – inventorinis numeris apskaitoje, įsigijimo ir likutinė vertė, nekilnojamojo turto ar kito nekilnojamojo daikto –  adresas, unikalus numeris, statinio pažymėjimas plane, bendras statinio plotas, patalpų plotas ir indeksai, trumpalaikio materialiojo turto įsigijimo vertė, įrenginių – pagrindinės charakteristikos, o jeigu turtas perduodamas pagal sąrašą, nurodoma, kad šis turtas perduodamas pagal pridedamą sąrašą, turto būklė).</w:t>
      </w:r>
    </w:p>
    <w:p w14:paraId="31E9E78E" w14:textId="0029D4C5" w:rsidR="000B781E" w:rsidRPr="00751EEA" w:rsidRDefault="000B781E" w:rsidP="00010EB8">
      <w:pPr>
        <w:spacing w:line="360" w:lineRule="auto"/>
        <w:ind w:firstLine="851"/>
        <w:jc w:val="both"/>
      </w:pPr>
      <w:r w:rsidRPr="00751EEA">
        <w:t>2. Pagal Sutartį turtas perduodamas neatlygintinai.</w:t>
      </w:r>
    </w:p>
    <w:p w14:paraId="75650AEC" w14:textId="02C18E61" w:rsidR="000B781E" w:rsidRPr="00751EEA" w:rsidRDefault="000B781E" w:rsidP="00010EB8">
      <w:pPr>
        <w:spacing w:line="360" w:lineRule="auto"/>
        <w:ind w:firstLine="851"/>
        <w:jc w:val="both"/>
      </w:pPr>
      <w:r w:rsidRPr="00751EEA">
        <w:t>3. Sutarties terminas:</w:t>
      </w:r>
    </w:p>
    <w:p w14:paraId="406105DB" w14:textId="3D679871" w:rsidR="000B781E" w:rsidRPr="00751EEA" w:rsidRDefault="000B781E" w:rsidP="00010EB8">
      <w:pPr>
        <w:tabs>
          <w:tab w:val="left" w:pos="1985"/>
        </w:tabs>
        <w:spacing w:line="360" w:lineRule="auto"/>
        <w:ind w:firstLine="851"/>
        <w:jc w:val="both"/>
      </w:pPr>
      <w:r w:rsidRPr="00751EEA">
        <w:t>3.1. Sutartis sudaroma _______ metų laikotarpiui. Sutarties pasibaigimo data laikoma 20____ metų _____________ d.</w:t>
      </w:r>
    </w:p>
    <w:p w14:paraId="652A81CA" w14:textId="1AED317B" w:rsidR="000B781E" w:rsidRPr="00751EEA" w:rsidRDefault="000B781E" w:rsidP="00010EB8">
      <w:pPr>
        <w:tabs>
          <w:tab w:val="left" w:pos="1843"/>
        </w:tabs>
        <w:spacing w:line="360" w:lineRule="auto"/>
        <w:ind w:firstLine="851"/>
        <w:jc w:val="both"/>
      </w:pPr>
      <w:r w:rsidRPr="00751EEA">
        <w:t>3.2. Šalys susitaria, kad Sutartis negali būti pratęsiama pagal atskirus susitarimus ar Lietuvos Respublikos civilinio kodekso 6.959 straipsnio 3 dalies pagrindu.</w:t>
      </w:r>
    </w:p>
    <w:p w14:paraId="2AC21D6B" w14:textId="1A95E0DE" w:rsidR="000B781E" w:rsidRPr="00751EEA" w:rsidRDefault="000B781E" w:rsidP="00010EB8">
      <w:pPr>
        <w:tabs>
          <w:tab w:val="left" w:pos="0"/>
        </w:tabs>
        <w:spacing w:line="360" w:lineRule="auto"/>
        <w:ind w:firstLine="851"/>
        <w:jc w:val="both"/>
      </w:pPr>
      <w:r w:rsidRPr="00751EEA">
        <w:t xml:space="preserve">4. Sutartis prieš terminą pasibaigia Šalių susitarimu, Civiliniame kodekse numatytais pagrindais, taip pat pasibaigus </w:t>
      </w:r>
      <w:r w:rsidRPr="00751EEA">
        <w:rPr>
          <w:strike/>
        </w:rPr>
        <w:t>Patikėtinio</w:t>
      </w:r>
      <w:r w:rsidRPr="00751EEA">
        <w:t xml:space="preserve"> </w:t>
      </w:r>
      <w:r w:rsidRPr="00751EEA">
        <w:rPr>
          <w:b/>
          <w:bCs/>
        </w:rPr>
        <w:t>Turto valdytojo</w:t>
      </w:r>
      <w:r w:rsidRPr="00751EEA">
        <w:t xml:space="preserve"> veiklai, kuriai vykdyti buvo perduotas turtas.</w:t>
      </w:r>
    </w:p>
    <w:p w14:paraId="73EF4F16" w14:textId="7B7D31A4" w:rsidR="000B781E" w:rsidRPr="00751EEA" w:rsidRDefault="000B781E" w:rsidP="00010EB8">
      <w:pPr>
        <w:tabs>
          <w:tab w:val="left" w:pos="0"/>
        </w:tabs>
        <w:spacing w:line="360" w:lineRule="auto"/>
        <w:ind w:firstLine="851"/>
        <w:jc w:val="both"/>
      </w:pPr>
      <w:r w:rsidRPr="00751EEA">
        <w:t>5. Sutarties termino pabaiga neatleidžia Šalių nuo pareigos tinkami vykdyti įsipareigojimus, kylančius iš Sutarties.</w:t>
      </w:r>
    </w:p>
    <w:p w14:paraId="3EB9E831" w14:textId="7EF7857E" w:rsidR="000B781E" w:rsidRPr="00751EEA" w:rsidRDefault="000B781E" w:rsidP="00010EB8">
      <w:pPr>
        <w:tabs>
          <w:tab w:val="left" w:pos="1843"/>
        </w:tabs>
        <w:spacing w:line="360" w:lineRule="auto"/>
        <w:ind w:firstLine="851"/>
        <w:jc w:val="both"/>
      </w:pPr>
      <w:r w:rsidRPr="00751EEA">
        <w:t xml:space="preserve">6. Sutartis gali būti nutraukiama prieš terminą vienašališkai Patikėtojo iniciatyva, jeigu </w:t>
      </w:r>
      <w:r w:rsidRPr="00751EEA">
        <w:rPr>
          <w:strike/>
        </w:rPr>
        <w:t>Patikėtinis</w:t>
      </w:r>
      <w:r w:rsidRPr="00751EEA">
        <w:t xml:space="preserve"> </w:t>
      </w:r>
      <w:r w:rsidRPr="00751EEA">
        <w:rPr>
          <w:b/>
          <w:bCs/>
        </w:rPr>
        <w:t>Turto valdytojas</w:t>
      </w:r>
      <w:r w:rsidRPr="00751EEA">
        <w:t xml:space="preserve"> nesudaro sąlygų kontroliuoti, ar perduotas pagal Sutartį turtas naudojamas pagal paskirtį ir Sutartį, taip pat jeigu </w:t>
      </w:r>
      <w:r w:rsidRPr="00751EEA">
        <w:rPr>
          <w:strike/>
        </w:rPr>
        <w:t>Patikėtinis</w:t>
      </w:r>
      <w:r w:rsidRPr="00751EEA">
        <w:t xml:space="preserve"> </w:t>
      </w:r>
      <w:r w:rsidRPr="00751EEA">
        <w:rPr>
          <w:b/>
          <w:bCs/>
        </w:rPr>
        <w:t>Turto valdytojas</w:t>
      </w:r>
      <w:r w:rsidRPr="00751EEA">
        <w:t xml:space="preserve"> naudoja turtą ne pagal paskirtį arba tyčia ar dėl neatsargumo blogina jo būklę. </w:t>
      </w:r>
    </w:p>
    <w:p w14:paraId="7D0D7A89" w14:textId="07182AA8" w:rsidR="000B781E" w:rsidRPr="00751EEA" w:rsidRDefault="000B781E" w:rsidP="00010EB8">
      <w:pPr>
        <w:tabs>
          <w:tab w:val="left" w:pos="1843"/>
        </w:tabs>
        <w:spacing w:line="360" w:lineRule="auto"/>
        <w:ind w:firstLine="851"/>
        <w:jc w:val="both"/>
      </w:pPr>
      <w:r w:rsidRPr="00751EEA">
        <w:t>7. Šalių teisės ir pareigos:</w:t>
      </w:r>
    </w:p>
    <w:p w14:paraId="0922D8B4" w14:textId="6928CBDF" w:rsidR="000B781E" w:rsidRPr="00751EEA" w:rsidRDefault="000B781E" w:rsidP="00010EB8">
      <w:pPr>
        <w:tabs>
          <w:tab w:val="left" w:pos="1985"/>
        </w:tabs>
        <w:spacing w:line="360" w:lineRule="auto"/>
        <w:ind w:firstLine="851"/>
        <w:jc w:val="both"/>
      </w:pPr>
      <w:r w:rsidRPr="00751EEA">
        <w:t>7.1. Patikėtojas privalo:</w:t>
      </w:r>
    </w:p>
    <w:p w14:paraId="18E0197B" w14:textId="3D263D0F" w:rsidR="000B781E" w:rsidRPr="00751EEA" w:rsidRDefault="000B781E" w:rsidP="00010EB8">
      <w:pPr>
        <w:spacing w:line="360" w:lineRule="auto"/>
        <w:ind w:firstLine="851"/>
        <w:jc w:val="both"/>
      </w:pPr>
      <w:r w:rsidRPr="00751EEA">
        <w:t xml:space="preserve">7.1.1. tikrinti, ar </w:t>
      </w:r>
      <w:r w:rsidRPr="00751EEA">
        <w:rPr>
          <w:strike/>
        </w:rPr>
        <w:t>Patikėtinis</w:t>
      </w:r>
      <w:r w:rsidRPr="00751EEA">
        <w:t xml:space="preserve"> </w:t>
      </w:r>
      <w:r w:rsidRPr="00751EEA">
        <w:rPr>
          <w:b/>
          <w:bCs/>
        </w:rPr>
        <w:t>Turto valdytojas</w:t>
      </w:r>
      <w:r w:rsidRPr="00751EEA">
        <w:t xml:space="preserve"> naudojasi turtu tinkamai pagal paskirtį ir Sutartį;</w:t>
      </w:r>
    </w:p>
    <w:p w14:paraId="683E3DFA" w14:textId="0FCC0E45" w:rsidR="000B781E" w:rsidRPr="00751EEA" w:rsidRDefault="000B781E" w:rsidP="00010EB8">
      <w:pPr>
        <w:spacing w:line="360" w:lineRule="auto"/>
        <w:ind w:firstLine="851"/>
        <w:jc w:val="both"/>
      </w:pPr>
      <w:r w:rsidRPr="00751EEA">
        <w:t xml:space="preserve">7.1.2. pasibaigus Sutarties galiojimo terminui, per 5 (penkias) darbo dienas iš </w:t>
      </w:r>
      <w:r w:rsidRPr="00751EEA">
        <w:rPr>
          <w:strike/>
        </w:rPr>
        <w:t>Patikėtinio</w:t>
      </w:r>
      <w:r w:rsidRPr="00751EEA">
        <w:t xml:space="preserve"> </w:t>
      </w:r>
      <w:r w:rsidRPr="00751EEA">
        <w:rPr>
          <w:b/>
          <w:bCs/>
        </w:rPr>
        <w:t>Turto valdytojo</w:t>
      </w:r>
      <w:r w:rsidRPr="00751EEA">
        <w:t xml:space="preserve"> priimti grąžinamą turtą pagal perdavimo-priėmimo aktą.  </w:t>
      </w:r>
    </w:p>
    <w:p w14:paraId="36DC85CC" w14:textId="5069F2D9" w:rsidR="000B781E" w:rsidRPr="00751EEA" w:rsidRDefault="000B781E" w:rsidP="00010EB8">
      <w:pPr>
        <w:tabs>
          <w:tab w:val="left" w:pos="1985"/>
        </w:tabs>
        <w:spacing w:line="360" w:lineRule="auto"/>
        <w:ind w:firstLine="851"/>
        <w:jc w:val="both"/>
      </w:pPr>
      <w:r w:rsidRPr="00751EEA">
        <w:t xml:space="preserve">7.2. </w:t>
      </w:r>
      <w:r w:rsidRPr="00751EEA">
        <w:rPr>
          <w:strike/>
        </w:rPr>
        <w:t>Patikėtinis</w:t>
      </w:r>
      <w:r w:rsidRPr="00751EEA">
        <w:t xml:space="preserve"> </w:t>
      </w:r>
      <w:r w:rsidRPr="00751EEA">
        <w:rPr>
          <w:b/>
          <w:bCs/>
        </w:rPr>
        <w:t>Turto valdytojas</w:t>
      </w:r>
      <w:r w:rsidRPr="00751EEA">
        <w:t xml:space="preserve"> privalo:</w:t>
      </w:r>
    </w:p>
    <w:p w14:paraId="4505C51E" w14:textId="46EDE537" w:rsidR="000B781E" w:rsidRPr="00751EEA" w:rsidRDefault="000B781E" w:rsidP="00010EB8">
      <w:pPr>
        <w:spacing w:line="360" w:lineRule="auto"/>
        <w:ind w:firstLine="851"/>
        <w:jc w:val="both"/>
      </w:pPr>
      <w:r w:rsidRPr="00751EEA">
        <w:lastRenderedPageBreak/>
        <w:t>7.2.1. savo lėšomis per 10 (dešimt) darbo dienų nuo Sutarties pasirašymo apdrausti gaunamą turtą Patikėtojo naudai nuo žalos, kuri gali būti padaryta dėl ugnies, vandens, gamtos jėgų, vagysčių ir kitų draudiminių įvykių, taip pat atnaujinti draudimo sutartis per visą Sutarties galiojimo terminą.</w:t>
      </w:r>
    </w:p>
    <w:p w14:paraId="0967D9DB" w14:textId="41278AE4" w:rsidR="000B781E" w:rsidRPr="00751EEA" w:rsidRDefault="000B781E" w:rsidP="00010EB8">
      <w:pPr>
        <w:spacing w:line="360" w:lineRule="auto"/>
        <w:ind w:firstLine="851"/>
        <w:jc w:val="both"/>
      </w:pPr>
      <w:r w:rsidRPr="00751EEA">
        <w:t xml:space="preserve">7.2.2. ne vėliau kaip iki kitų metų gegužės 1 dienos viešai paskelbti praėjusių finansinių metų turto valdymo, naudojimo ir disponavimo juo ataskaitą, kurioje turi būti nurodyta informacija apie valdomą patikėjimo teise pagal patikėjimo sutartis turtą: bendra patikėto turto vertė, trumpas detalizavimas pagal į apskaitą traukiamo turto rūšis, turto būklės pasikeitimai ataskaitiniais metais, duomenys santykine išraiška (procentais), apie turtą, dėl kurio priimti ir įgyvendinti sprendimai (nuoma, panauda), kita, </w:t>
      </w:r>
      <w:r w:rsidRPr="00751EEA">
        <w:rPr>
          <w:strike/>
        </w:rPr>
        <w:t>Patikėtinio</w:t>
      </w:r>
      <w:r w:rsidRPr="00751EEA">
        <w:t xml:space="preserve"> </w:t>
      </w:r>
      <w:r w:rsidRPr="00751EEA">
        <w:rPr>
          <w:b/>
          <w:bCs/>
        </w:rPr>
        <w:t>Turto valdytojo</w:t>
      </w:r>
      <w:r w:rsidRPr="00751EEA">
        <w:t xml:space="preserve"> nuomone svarbi informacija, susijusi su turto valdymu, naudojimu ir disponavimu juo. Viešu ataskaitos paskelbimu laikomas ataskaitos paskelbimas </w:t>
      </w:r>
      <w:r w:rsidRPr="00751EEA">
        <w:rPr>
          <w:strike/>
        </w:rPr>
        <w:t>Patikėtinio</w:t>
      </w:r>
      <w:r w:rsidRPr="00751EEA">
        <w:t xml:space="preserve"> </w:t>
      </w:r>
      <w:r w:rsidRPr="00751EEA">
        <w:rPr>
          <w:b/>
          <w:bCs/>
        </w:rPr>
        <w:t>Turto valdytojo</w:t>
      </w:r>
      <w:r w:rsidRPr="00751EEA">
        <w:t xml:space="preserve"> interneto svetainėje;</w:t>
      </w:r>
    </w:p>
    <w:p w14:paraId="701D64BF" w14:textId="449F8DC3" w:rsidR="000B781E" w:rsidRPr="00751EEA" w:rsidRDefault="000B781E" w:rsidP="00010EB8">
      <w:pPr>
        <w:spacing w:line="360" w:lineRule="auto"/>
        <w:ind w:firstLine="851"/>
        <w:jc w:val="both"/>
      </w:pPr>
      <w:r w:rsidRPr="00751EEA">
        <w:t>7.2.3. mokėti užmokestį už perduoto turto eksploatavimą, komunalines ir ryšių paslaugas pagal pasirašytas sutartis su paslaugų teikėjais;</w:t>
      </w:r>
    </w:p>
    <w:p w14:paraId="32AEEA73" w14:textId="1687BC4E" w:rsidR="000B781E" w:rsidRPr="00751EEA" w:rsidRDefault="000B781E" w:rsidP="00010EB8">
      <w:pPr>
        <w:spacing w:line="360" w:lineRule="auto"/>
        <w:ind w:firstLine="851"/>
        <w:jc w:val="both"/>
      </w:pPr>
      <w:r w:rsidRPr="00751EEA">
        <w:t>7.2.4. naudotis turtu pagal tiesioginę paskirtį ir Sutartį, griežtai laikytis šiam turtui nustatytų priešgaisrinės saugos, sandėliavimo, sanitarinių ir techninių taisyklių;</w:t>
      </w:r>
    </w:p>
    <w:p w14:paraId="7B650960" w14:textId="5F09BBA2" w:rsidR="000B781E" w:rsidRPr="00751EEA" w:rsidRDefault="000B781E" w:rsidP="00010EB8">
      <w:pPr>
        <w:spacing w:line="360" w:lineRule="auto"/>
        <w:ind w:firstLine="851"/>
        <w:jc w:val="both"/>
      </w:pPr>
      <w:r w:rsidRPr="00751EEA">
        <w:t>7.2.5. sudaryti sąlygas Patikėtojui kontroliuoti, ar perduotas turtas naudojamas pagal paskirtį ir Sutartį;</w:t>
      </w:r>
    </w:p>
    <w:p w14:paraId="6E25B2A4" w14:textId="7AFB147D" w:rsidR="000B781E" w:rsidRPr="00751EEA" w:rsidRDefault="000B781E" w:rsidP="00010EB8">
      <w:pPr>
        <w:spacing w:line="360" w:lineRule="auto"/>
        <w:ind w:firstLine="851"/>
        <w:jc w:val="both"/>
      </w:pPr>
      <w:r w:rsidRPr="00751EEA">
        <w:t xml:space="preserve">7.2.6. gauti Patikėtojo rašytinį sutikimą pakeisti turto paskirtį, pagerinti ar pertvarkyti turtą; </w:t>
      </w:r>
    </w:p>
    <w:p w14:paraId="374326B4" w14:textId="14378F7C" w:rsidR="000B781E" w:rsidRPr="00751EEA" w:rsidRDefault="000B781E" w:rsidP="00010EB8">
      <w:pPr>
        <w:spacing w:line="360" w:lineRule="auto"/>
        <w:ind w:firstLine="851"/>
        <w:jc w:val="both"/>
      </w:pPr>
      <w:r w:rsidRPr="00751EEA">
        <w:t>7.2.7. atlikti jam perduoto turto einamąjį ar statinio kapitalinį remontą;</w:t>
      </w:r>
    </w:p>
    <w:p w14:paraId="26309B3D" w14:textId="47E4FB82" w:rsidR="000B781E" w:rsidRPr="00751EEA" w:rsidRDefault="000B781E" w:rsidP="00010EB8">
      <w:pPr>
        <w:spacing w:line="360" w:lineRule="auto"/>
        <w:ind w:firstLine="851"/>
        <w:jc w:val="both"/>
      </w:pPr>
      <w:r w:rsidRPr="00751EEA">
        <w:t>7.2.8. atlyginti Patikėtojui nuostolius, jeigu perduotas turtas dėl neatliktų einamojo ar kapitalinio remonto darbų sugedo ar buvo sugadintas, taip pat nuostolius, atsiradusius dėl žalos, padarytos neapdraustam turtui;</w:t>
      </w:r>
    </w:p>
    <w:p w14:paraId="31C03074" w14:textId="4730567E" w:rsidR="000B781E" w:rsidRPr="00751EEA" w:rsidRDefault="000B781E" w:rsidP="00010EB8">
      <w:pPr>
        <w:spacing w:line="360" w:lineRule="auto"/>
        <w:ind w:firstLine="851"/>
        <w:jc w:val="both"/>
      </w:pPr>
      <w:r w:rsidRPr="00751EEA">
        <w:t>7.2.9. jeigu Sutarčiai pasibaigus nesudaroma nauja patikėjimo sutartis ar Sutartis nutraukiama prieš terminą, grąžinti turtą Patikėtojui tokios būklės, kokios jam šis turtas buvo perduotas, atsižvelgiant į normalų susidėvėjimą, su visais atliktais pagerinimo elementais, neatskiriamais nuo turto;</w:t>
      </w:r>
    </w:p>
    <w:p w14:paraId="350F9BF2" w14:textId="76B7694C" w:rsidR="000B781E" w:rsidRPr="00751EEA" w:rsidRDefault="000B781E" w:rsidP="00010EB8">
      <w:pPr>
        <w:spacing w:line="360" w:lineRule="auto"/>
        <w:ind w:firstLine="851"/>
        <w:jc w:val="both"/>
      </w:pPr>
      <w:r w:rsidRPr="00751EEA">
        <w:t>7.2.10. Sutarčiai pasibaigus įvykdyti visus įsipareigojimus, susijusius su turto išlaikymu ir eksploatavimu, pagal pasirašytas sutartis su paslaugų teikėjais ir darbų vykdytojais;</w:t>
      </w:r>
    </w:p>
    <w:p w14:paraId="32DE6988" w14:textId="03EDF643" w:rsidR="000B781E" w:rsidRPr="00751EEA" w:rsidRDefault="000B781E" w:rsidP="00010EB8">
      <w:pPr>
        <w:spacing w:line="360" w:lineRule="auto"/>
        <w:ind w:firstLine="851"/>
        <w:jc w:val="both"/>
      </w:pPr>
      <w:r w:rsidRPr="00751EEA">
        <w:t xml:space="preserve">7.2.11. pagal Sutartį perduotą turtą traukti į apskaitą atskirai nuo </w:t>
      </w:r>
      <w:r w:rsidRPr="00751EEA">
        <w:rPr>
          <w:strike/>
        </w:rPr>
        <w:t>Patikėtinio</w:t>
      </w:r>
      <w:r w:rsidRPr="00751EEA">
        <w:t xml:space="preserve"> </w:t>
      </w:r>
      <w:r w:rsidRPr="00751EEA">
        <w:rPr>
          <w:b/>
          <w:bCs/>
        </w:rPr>
        <w:t>Turto valdytojo</w:t>
      </w:r>
      <w:r w:rsidRPr="00751EEA">
        <w:t xml:space="preserve"> nuosavybės teise valdomo turto (jeigu tokiu disponuoja) ir kitokio patikėjimo teise turimo turto;</w:t>
      </w:r>
    </w:p>
    <w:p w14:paraId="19835F59" w14:textId="64F53F78" w:rsidR="000B781E" w:rsidRPr="00751EEA" w:rsidRDefault="000B781E" w:rsidP="00010EB8">
      <w:pPr>
        <w:spacing w:line="360" w:lineRule="auto"/>
        <w:ind w:firstLine="851"/>
        <w:jc w:val="both"/>
      </w:pPr>
      <w:r w:rsidRPr="00751EEA">
        <w:t>7.2.12. neperduoti pagal Sutartį gauto turto kitų asmenų nuosavybėn, jo neįkeisti ar kitaip nesuvaržyti daiktinių teisių į jį, negarantuoti, nelaiduoti ar kitu būdu juo neužtikrinti savo ir kitų asmenų prievolių vykdymo</w:t>
      </w:r>
      <w:r w:rsidR="00337D61" w:rsidRPr="00751EEA">
        <w:t xml:space="preserve">, </w:t>
      </w:r>
      <w:r w:rsidR="00337D61" w:rsidRPr="00751EEA">
        <w:rPr>
          <w:b/>
          <w:bCs/>
        </w:rPr>
        <w:t>jo nenuomoti, nesuteikti panaudos pagrindais ar neperduoti kitiems asmenims naudotis juo kitu būdu, išskyrus įstatymuose nustatytus atvejus</w:t>
      </w:r>
      <w:r w:rsidRPr="00751EEA">
        <w:t>;</w:t>
      </w:r>
    </w:p>
    <w:p w14:paraId="5FEDA41C" w14:textId="20B30181" w:rsidR="000B781E" w:rsidRPr="00751EEA" w:rsidRDefault="000B781E" w:rsidP="00010EB8">
      <w:pPr>
        <w:spacing w:line="360" w:lineRule="auto"/>
        <w:ind w:firstLine="851"/>
        <w:jc w:val="both"/>
      </w:pPr>
      <w:r w:rsidRPr="00751EEA">
        <w:lastRenderedPageBreak/>
        <w:t>7.2.13. savo lėšomis per 15 (penkiolika) kalendorinių dienų nuo Sutarties pasirašymo, įstatymų nustatyta tvarka įregistruoti Sutartį Nekilnojamojo turto registre, o pasibaigus Sutarties galiojimo  terminui, ją išregistruoti.</w:t>
      </w:r>
    </w:p>
    <w:p w14:paraId="3ABDAAA7" w14:textId="6CB3F807" w:rsidR="000B781E" w:rsidRPr="00751EEA" w:rsidRDefault="000B781E" w:rsidP="00010EB8">
      <w:pPr>
        <w:spacing w:line="360" w:lineRule="auto"/>
        <w:ind w:firstLine="851"/>
        <w:jc w:val="both"/>
      </w:pPr>
      <w:r w:rsidRPr="00751EEA">
        <w:t xml:space="preserve">7.3. Patikėtojui leidus, </w:t>
      </w:r>
      <w:r w:rsidRPr="00751EEA">
        <w:rPr>
          <w:strike/>
        </w:rPr>
        <w:t>Patikėtinis</w:t>
      </w:r>
      <w:r w:rsidRPr="00751EEA">
        <w:t xml:space="preserve"> </w:t>
      </w:r>
      <w:r w:rsidRPr="00751EEA">
        <w:rPr>
          <w:b/>
          <w:bCs/>
        </w:rPr>
        <w:t>Turto valdytojas</w:t>
      </w:r>
      <w:r w:rsidRPr="00751EEA">
        <w:t xml:space="preserve"> turi teisę jam perduotą turtą išnuomoti ar perduoti laikinai neatlygintinai valdyti ir naudoti tretiesiems asmenims, jeigu tokios disponavimo turtu teisės nustatytos įstatymuose, reglamentuojančiuose </w:t>
      </w:r>
      <w:r w:rsidRPr="00751EEA">
        <w:rPr>
          <w:strike/>
        </w:rPr>
        <w:t>Patikėtinio</w:t>
      </w:r>
      <w:r w:rsidRPr="00751EEA">
        <w:t xml:space="preserve"> </w:t>
      </w:r>
      <w:r w:rsidRPr="00751EEA">
        <w:rPr>
          <w:b/>
          <w:bCs/>
        </w:rPr>
        <w:t>Turto valdytojo</w:t>
      </w:r>
      <w:r w:rsidRPr="00751EEA">
        <w:t xml:space="preserve"> veiklą.</w:t>
      </w:r>
    </w:p>
    <w:p w14:paraId="19489266" w14:textId="0E44D84A" w:rsidR="000B781E" w:rsidRPr="00751EEA" w:rsidRDefault="000B781E" w:rsidP="00010EB8">
      <w:pPr>
        <w:spacing w:line="360" w:lineRule="auto"/>
        <w:ind w:firstLine="851"/>
        <w:jc w:val="both"/>
      </w:pPr>
      <w:r w:rsidRPr="00751EEA">
        <w:t>8. Kitos sąlygos:____________________________________________________________</w:t>
      </w:r>
    </w:p>
    <w:p w14:paraId="102522B5" w14:textId="1F44D17D" w:rsidR="000B781E" w:rsidRPr="00751EEA" w:rsidRDefault="000B781E" w:rsidP="00010EB8">
      <w:pPr>
        <w:spacing w:line="360" w:lineRule="auto"/>
        <w:ind w:firstLine="851"/>
        <w:jc w:val="both"/>
      </w:pPr>
      <w:r w:rsidRPr="00751EEA">
        <w:t>9. Trečiųjų asmenų teisės į turtą:</w:t>
      </w:r>
    </w:p>
    <w:p w14:paraId="7BB13073" w14:textId="77777777" w:rsidR="000B781E" w:rsidRPr="00751EEA" w:rsidRDefault="000B781E" w:rsidP="000B781E">
      <w:pPr>
        <w:spacing w:line="360" w:lineRule="auto"/>
        <w:jc w:val="both"/>
      </w:pPr>
      <w:r w:rsidRPr="00751EEA">
        <w:t>______________________________________________________________________________</w:t>
      </w:r>
    </w:p>
    <w:p w14:paraId="579C9C8B" w14:textId="77777777" w:rsidR="000B781E" w:rsidRPr="00751EEA" w:rsidRDefault="000B781E" w:rsidP="000B781E">
      <w:pPr>
        <w:spacing w:line="360" w:lineRule="auto"/>
        <w:ind w:left="1500"/>
        <w:jc w:val="both"/>
      </w:pPr>
      <w:r w:rsidRPr="00751EEA">
        <w:t xml:space="preserve">                                   (įkeitimas, areštas, uzufruktas ir kita)</w:t>
      </w:r>
    </w:p>
    <w:p w14:paraId="2E2E6893" w14:textId="1B39271F" w:rsidR="000B781E" w:rsidRPr="00751EEA" w:rsidRDefault="000B781E" w:rsidP="00DC2508">
      <w:pPr>
        <w:spacing w:line="360" w:lineRule="auto"/>
        <w:ind w:firstLine="851"/>
        <w:jc w:val="both"/>
      </w:pPr>
      <w:r w:rsidRPr="00751EEA">
        <w:t>10. Pranešimai:</w:t>
      </w:r>
    </w:p>
    <w:p w14:paraId="456E8E58" w14:textId="7B568F57" w:rsidR="000B781E" w:rsidRPr="00751EEA" w:rsidRDefault="000B781E" w:rsidP="00DC2508">
      <w:pPr>
        <w:tabs>
          <w:tab w:val="left" w:pos="1985"/>
        </w:tabs>
        <w:spacing w:line="360" w:lineRule="auto"/>
        <w:ind w:firstLine="851"/>
        <w:jc w:val="both"/>
      </w:pPr>
      <w:r w:rsidRPr="00751EEA">
        <w:t>10.1. visi Sutartyje numatyti ar su jos vykdymu susiję arba reikalavimų, kylančių iš Sutarties, gynimu civilinio proceso tvarka susiję pranešimai turi būti rašytiniai, siunčiami elektroniniu paštu ar registruotu paštu arba perduodami faksu Sutartyje nurodytais Šalių adresais. Kiekviena Šalis turi teisę pasirinkti jai tinkamą pranešimo išsiuntimo būdą.</w:t>
      </w:r>
    </w:p>
    <w:p w14:paraId="3D578FA0" w14:textId="1DF59407" w:rsidR="000B781E" w:rsidRPr="00751EEA" w:rsidRDefault="000B781E" w:rsidP="00DC2508">
      <w:pPr>
        <w:tabs>
          <w:tab w:val="left" w:pos="1985"/>
        </w:tabs>
        <w:spacing w:line="360" w:lineRule="auto"/>
        <w:ind w:firstLine="851"/>
        <w:jc w:val="both"/>
      </w:pPr>
      <w:r w:rsidRPr="00751EEA">
        <w:t xml:space="preserve">10.2. jeigu pranešimas siunčiamas elektroniniu paštu ar perduodamas faksu, laikoma, kad jį Šalis gavo tą pačią dieną, kai jis buvo išsiųstas, jeigu išsiųstas darbo valandomis, arba kitą darbo dieną, jeigu pranešimas buvo išsiųstas ne darbo valandomis. Jeigu pranešimas siunčiamas registruotu laišku, laikoma, kad jį adresatas </w:t>
      </w:r>
      <w:r w:rsidRPr="00751EEA">
        <w:rPr>
          <w:strike/>
        </w:rPr>
        <w:t>gavo praėjus 5 (penkioms) kalendorinėms dienoms nuo išsiuntimo</w:t>
      </w:r>
      <w:r w:rsidR="00337D61" w:rsidRPr="00751EEA">
        <w:t xml:space="preserve"> </w:t>
      </w:r>
      <w:r w:rsidR="00337D61" w:rsidRPr="00751EEA">
        <w:rPr>
          <w:b/>
          <w:bCs/>
        </w:rPr>
        <w:t>pasirašytinai įteikus</w:t>
      </w:r>
      <w:r w:rsidRPr="00751EEA">
        <w:t>.</w:t>
      </w:r>
    </w:p>
    <w:p w14:paraId="632DB5CE" w14:textId="7FF8D71C" w:rsidR="000B781E" w:rsidRPr="00751EEA" w:rsidRDefault="000B781E" w:rsidP="00DC2508">
      <w:pPr>
        <w:tabs>
          <w:tab w:val="left" w:pos="1985"/>
        </w:tabs>
        <w:spacing w:line="360" w:lineRule="auto"/>
        <w:ind w:firstLine="851"/>
        <w:jc w:val="both"/>
      </w:pPr>
      <w:r w:rsidRPr="00751EEA">
        <w:t>10.3. Šalys apie pasikeitusius savo rekvizitus privalo raštu informuoti viena kitą ne vėliau kaip kitą darbo dieną nuo rekvizitų pasikeitimo dienos. Šalis, neįvykdžiusi šio įsipareigojimo, negali reikšti pretenzijų, kad negavo pranešimų, kad kita Šalis pažeidė Sutartį ir panašiai, jeigu kita Šalis atliko veiksmus pagal paskutinius jai žinomus kitos Šalies rekvizitus.</w:t>
      </w:r>
    </w:p>
    <w:p w14:paraId="6BA48104" w14:textId="4B4CE84D" w:rsidR="000B781E" w:rsidRPr="00751EEA" w:rsidRDefault="000B781E" w:rsidP="00DC2508">
      <w:pPr>
        <w:spacing w:line="360" w:lineRule="auto"/>
        <w:ind w:firstLine="851"/>
        <w:jc w:val="both"/>
      </w:pPr>
      <w:r w:rsidRPr="00751EEA">
        <w:t xml:space="preserve">11. Visi ginčai tarp Šalių dėl Sutarties vykdymo sprendžiami konsultacijų ir derybų būdu, vadovaujantis gera valia. Nepavykus pasiekti susitarimo per vieną mėnesį, ginčai, nesutarimai ar reikalavimai, kylantys iš Sutarties ar su ja susiję, sprendžiami įstatymų nustatyta tvarka. </w:t>
      </w:r>
    </w:p>
    <w:p w14:paraId="20F666D9" w14:textId="63578217" w:rsidR="000B781E" w:rsidRPr="00751EEA" w:rsidRDefault="000B781E" w:rsidP="00DC2508">
      <w:pPr>
        <w:spacing w:line="360" w:lineRule="auto"/>
        <w:ind w:firstLine="851"/>
        <w:jc w:val="both"/>
      </w:pPr>
      <w:r w:rsidRPr="00751EEA">
        <w:t>12. Baigiamosios nuostatos:</w:t>
      </w:r>
    </w:p>
    <w:p w14:paraId="27D457FE" w14:textId="4215A208" w:rsidR="000B781E" w:rsidRPr="00751EEA" w:rsidRDefault="000B781E" w:rsidP="00DC2508">
      <w:pPr>
        <w:spacing w:line="360" w:lineRule="auto"/>
        <w:ind w:firstLine="851"/>
        <w:jc w:val="both"/>
      </w:pPr>
      <w:r w:rsidRPr="00751EEA">
        <w:t xml:space="preserve">12.1. </w:t>
      </w:r>
      <w:r w:rsidRPr="00751EEA">
        <w:rPr>
          <w:strike/>
        </w:rPr>
        <w:t>Patikėtinis</w:t>
      </w:r>
      <w:r w:rsidRPr="00751EEA">
        <w:t xml:space="preserve"> </w:t>
      </w:r>
      <w:r w:rsidRPr="00751EEA">
        <w:rPr>
          <w:b/>
          <w:bCs/>
        </w:rPr>
        <w:t>Turto valdytojas</w:t>
      </w:r>
      <w:r w:rsidRPr="00751EEA">
        <w:t>, pasirašydamas Sutartį, pripažįsta, kad sutinka su perduodamo turto būkle.</w:t>
      </w:r>
    </w:p>
    <w:p w14:paraId="184077DA" w14:textId="16EBEC43" w:rsidR="000B781E" w:rsidRPr="00751EEA" w:rsidRDefault="000B781E" w:rsidP="00DC2508">
      <w:pPr>
        <w:spacing w:line="360" w:lineRule="auto"/>
        <w:ind w:firstLine="851"/>
        <w:jc w:val="both"/>
      </w:pPr>
      <w:r w:rsidRPr="00751EEA">
        <w:t xml:space="preserve">12.2. Pasirašydami Sutartį, Patikėtojas perduoda, o </w:t>
      </w:r>
      <w:r w:rsidRPr="00751EEA">
        <w:rPr>
          <w:strike/>
        </w:rPr>
        <w:t>Patikėtinis</w:t>
      </w:r>
      <w:r w:rsidRPr="00751EEA">
        <w:t xml:space="preserve"> </w:t>
      </w:r>
      <w:r w:rsidRPr="00751EEA">
        <w:rPr>
          <w:b/>
          <w:bCs/>
        </w:rPr>
        <w:t>Turto valdytojas</w:t>
      </w:r>
      <w:r w:rsidRPr="00751EEA">
        <w:t xml:space="preserve"> priima Sutarties 1.2 papunktyje nurodytą turtą.</w:t>
      </w:r>
    </w:p>
    <w:p w14:paraId="7C42B218" w14:textId="7E4BFB08" w:rsidR="000B781E" w:rsidRPr="00751EEA" w:rsidRDefault="000B781E" w:rsidP="00DC2508">
      <w:pPr>
        <w:tabs>
          <w:tab w:val="left" w:pos="0"/>
        </w:tabs>
        <w:spacing w:line="360" w:lineRule="auto"/>
        <w:ind w:firstLine="851"/>
        <w:jc w:val="both"/>
      </w:pPr>
      <w:r w:rsidRPr="00751EEA">
        <w:t>12.3. Jeigu viena iš Sutarties nuostatų pripažįstama negaliojančia, Šalys yra įpareigotos negaliojančią nuostatą pakeisti.</w:t>
      </w:r>
    </w:p>
    <w:p w14:paraId="38B63C03" w14:textId="1419FDA2" w:rsidR="00CD4930" w:rsidRPr="00751EEA" w:rsidRDefault="000B781E" w:rsidP="00DC2508">
      <w:pPr>
        <w:tabs>
          <w:tab w:val="left" w:pos="2127"/>
        </w:tabs>
        <w:spacing w:line="360" w:lineRule="auto"/>
        <w:ind w:firstLine="851"/>
        <w:jc w:val="both"/>
        <w:rPr>
          <w:b/>
          <w:bCs/>
        </w:rPr>
      </w:pPr>
      <w:r w:rsidRPr="00751EEA">
        <w:lastRenderedPageBreak/>
        <w:t xml:space="preserve">12.4. Sutartis sudaryta </w:t>
      </w:r>
      <w:r w:rsidRPr="00751EEA">
        <w:rPr>
          <w:strike/>
        </w:rPr>
        <w:t>2 egzemplioriais, po vieną Patikėtojui ir Patikėtiniui</w:t>
      </w:r>
      <w:r w:rsidR="00CD4930" w:rsidRPr="00751EEA">
        <w:t xml:space="preserve"> </w:t>
      </w:r>
      <w:r w:rsidR="00CD4930" w:rsidRPr="00751EEA">
        <w:rPr>
          <w:b/>
          <w:bCs/>
        </w:rPr>
        <w:t>vienu dokumento egzemplioriumi ir pasirašoma Šalių atstovų elektroniniais parašais.</w:t>
      </w:r>
    </w:p>
    <w:p w14:paraId="377ABE10" w14:textId="77777777" w:rsidR="000B781E" w:rsidRPr="00751EEA" w:rsidRDefault="000B781E" w:rsidP="000B781E">
      <w:pPr>
        <w:spacing w:line="360" w:lineRule="auto"/>
        <w:jc w:val="both"/>
      </w:pPr>
      <w:r w:rsidRPr="00751EEA">
        <w:t xml:space="preserve">          PRIDEDAMA. (jeigu dokumentai pridedami):</w:t>
      </w:r>
    </w:p>
    <w:p w14:paraId="7ADA3A69" w14:textId="77777777" w:rsidR="000B781E" w:rsidRPr="00751EEA" w:rsidRDefault="000B781E" w:rsidP="000B781E">
      <w:pPr>
        <w:spacing w:line="360" w:lineRule="auto"/>
        <w:jc w:val="both"/>
      </w:pPr>
      <w:r w:rsidRPr="00751EEA">
        <w:t>1.______________________________________________________________   , ____ lapas (-ai).</w:t>
      </w:r>
    </w:p>
    <w:p w14:paraId="20FFD3BE" w14:textId="77777777" w:rsidR="000B781E" w:rsidRPr="00751EEA" w:rsidRDefault="000B781E" w:rsidP="000B781E">
      <w:pPr>
        <w:spacing w:line="360" w:lineRule="auto"/>
        <w:jc w:val="center"/>
      </w:pPr>
      <w:r w:rsidRPr="00751EEA">
        <w:t>(dokumento, kuriuo suteikiama teisė perduoti turtą, kopija)</w:t>
      </w:r>
    </w:p>
    <w:p w14:paraId="116AF4C5" w14:textId="77777777" w:rsidR="000B781E" w:rsidRPr="00751EEA" w:rsidRDefault="000B781E" w:rsidP="000B781E">
      <w:pPr>
        <w:spacing w:line="360" w:lineRule="auto"/>
        <w:jc w:val="both"/>
      </w:pPr>
      <w:r w:rsidRPr="00751EEA">
        <w:t>2.________________________________________________________________, ____ lapas (-ai).</w:t>
      </w:r>
    </w:p>
    <w:p w14:paraId="4F3CEDC0" w14:textId="77777777" w:rsidR="000B781E" w:rsidRPr="00751EEA" w:rsidRDefault="000B781E" w:rsidP="000B781E">
      <w:pPr>
        <w:spacing w:line="360" w:lineRule="auto"/>
        <w:jc w:val="center"/>
      </w:pPr>
      <w:r w:rsidRPr="00751EEA">
        <w:t>(turto sąrašas, jeigu turtas perduodamas pagal sąrašą)</w:t>
      </w:r>
    </w:p>
    <w:p w14:paraId="6F79C3D3" w14:textId="77777777" w:rsidR="000B781E" w:rsidRPr="00751EEA" w:rsidRDefault="000B781E" w:rsidP="000B781E">
      <w:pPr>
        <w:spacing w:line="360" w:lineRule="auto"/>
        <w:jc w:val="both"/>
      </w:pPr>
      <w:r w:rsidRPr="00751EEA">
        <w:t>3.________________________________________________________________, ____ lapas (-ai).</w:t>
      </w:r>
    </w:p>
    <w:p w14:paraId="2D5A7721" w14:textId="77777777" w:rsidR="000B781E" w:rsidRPr="00751EEA" w:rsidRDefault="000B781E" w:rsidP="000B781E">
      <w:pPr>
        <w:spacing w:line="360" w:lineRule="auto"/>
        <w:jc w:val="center"/>
      </w:pPr>
      <w:r w:rsidRPr="00751EEA">
        <w:t>(nekilnojamojo daikto kadastro duomenų bylos kopijos)</w:t>
      </w:r>
    </w:p>
    <w:p w14:paraId="02990209" w14:textId="77777777" w:rsidR="000B781E" w:rsidRPr="00751EEA" w:rsidRDefault="000B781E" w:rsidP="000B781E">
      <w:pPr>
        <w:spacing w:line="360" w:lineRule="auto"/>
        <w:jc w:val="both"/>
      </w:pPr>
      <w:r w:rsidRPr="00751EEA">
        <w:t>4.________________________________________________________________, ____ lapas (-ai).</w:t>
      </w:r>
    </w:p>
    <w:p w14:paraId="42EFCCF7" w14:textId="77777777" w:rsidR="000B781E" w:rsidRPr="00751EEA" w:rsidRDefault="000B781E" w:rsidP="000B781E">
      <w:pPr>
        <w:spacing w:line="360" w:lineRule="auto"/>
        <w:jc w:val="both"/>
      </w:pPr>
      <w:r w:rsidRPr="00751EEA">
        <w:t xml:space="preserve">   (pažymos apie registre įregistruotą nekilnojamąjį daiktą ar daiktines teise į jį kopija)</w:t>
      </w:r>
    </w:p>
    <w:p w14:paraId="0496F455" w14:textId="77777777" w:rsidR="000B781E" w:rsidRPr="00751EEA" w:rsidRDefault="000B781E" w:rsidP="000B781E">
      <w:pPr>
        <w:spacing w:line="360" w:lineRule="auto"/>
        <w:jc w:val="both"/>
      </w:pPr>
      <w:r w:rsidRPr="00751EEA">
        <w:t>5.________________________________________________________________, ____ lapas (-ai).</w:t>
      </w:r>
    </w:p>
    <w:p w14:paraId="2E2807C5" w14:textId="77777777" w:rsidR="000B781E" w:rsidRPr="00751EEA" w:rsidRDefault="000B781E" w:rsidP="000B781E">
      <w:pPr>
        <w:spacing w:line="360" w:lineRule="auto"/>
        <w:jc w:val="center"/>
      </w:pPr>
      <w:r w:rsidRPr="00751EEA">
        <w:t>(kiti dokumentai)</w:t>
      </w:r>
    </w:p>
    <w:p w14:paraId="50BECE75" w14:textId="77777777" w:rsidR="000B781E" w:rsidRPr="00751EEA" w:rsidRDefault="000B781E" w:rsidP="000B781E">
      <w:pPr>
        <w:spacing w:line="360" w:lineRule="auto"/>
        <w:jc w:val="both"/>
      </w:pPr>
    </w:p>
    <w:p w14:paraId="430339B1" w14:textId="77777777" w:rsidR="000B781E" w:rsidRPr="00751EEA" w:rsidRDefault="000B781E" w:rsidP="000B781E">
      <w:pPr>
        <w:spacing w:line="360" w:lineRule="auto"/>
        <w:jc w:val="both"/>
      </w:pPr>
    </w:p>
    <w:p w14:paraId="6DC9174F" w14:textId="77777777" w:rsidR="000B781E" w:rsidRPr="00751EEA" w:rsidRDefault="000B781E" w:rsidP="000B781E">
      <w:pPr>
        <w:spacing w:line="360" w:lineRule="auto"/>
        <w:jc w:val="both"/>
      </w:pPr>
      <w:r w:rsidRPr="00751EEA">
        <w:t>Sutarties Šalių rekvizitai:</w:t>
      </w:r>
    </w:p>
    <w:p w14:paraId="56903400" w14:textId="77777777" w:rsidR="000B781E" w:rsidRPr="00751EEA" w:rsidRDefault="000B781E" w:rsidP="000B781E">
      <w:pPr>
        <w:spacing w:line="360" w:lineRule="auto"/>
        <w:jc w:val="both"/>
      </w:pPr>
      <w:r w:rsidRPr="00751EEA">
        <w:t>Patikėtojo _______________________________________________________________________</w:t>
      </w:r>
    </w:p>
    <w:p w14:paraId="7527B90A" w14:textId="77777777" w:rsidR="000B781E" w:rsidRPr="00751EEA" w:rsidRDefault="000B781E" w:rsidP="000B781E">
      <w:pPr>
        <w:spacing w:line="360" w:lineRule="auto"/>
        <w:jc w:val="both"/>
      </w:pPr>
      <w:r w:rsidRPr="00751EEA">
        <w:t xml:space="preserve">                  (adresas, telefono numeris, kodas, atsiskaitomosios sąskaitos banke numeris)</w:t>
      </w:r>
    </w:p>
    <w:p w14:paraId="0FF2BB0F" w14:textId="77777777" w:rsidR="000B781E" w:rsidRPr="00751EEA" w:rsidRDefault="000B781E" w:rsidP="000B781E">
      <w:pPr>
        <w:spacing w:line="360" w:lineRule="auto"/>
        <w:jc w:val="both"/>
      </w:pPr>
    </w:p>
    <w:p w14:paraId="6DFEDCD4" w14:textId="77777777" w:rsidR="000B781E" w:rsidRPr="00751EEA" w:rsidRDefault="000B781E" w:rsidP="000B781E">
      <w:pPr>
        <w:spacing w:line="360" w:lineRule="auto"/>
        <w:jc w:val="both"/>
      </w:pPr>
      <w:r w:rsidRPr="00751EEA">
        <w:rPr>
          <w:strike/>
        </w:rPr>
        <w:t>Patikėtinio</w:t>
      </w:r>
      <w:r w:rsidRPr="00751EEA">
        <w:t xml:space="preserve"> </w:t>
      </w:r>
      <w:r w:rsidRPr="00751EEA">
        <w:rPr>
          <w:b/>
          <w:bCs/>
        </w:rPr>
        <w:t>Turto valdytojo</w:t>
      </w:r>
      <w:r w:rsidRPr="00751EEA">
        <w:t xml:space="preserve"> ________________________________________________________</w:t>
      </w:r>
    </w:p>
    <w:p w14:paraId="656A9B90" w14:textId="77777777" w:rsidR="000B781E" w:rsidRPr="00751EEA" w:rsidRDefault="000B781E" w:rsidP="000B781E">
      <w:pPr>
        <w:spacing w:line="360" w:lineRule="auto"/>
        <w:jc w:val="both"/>
      </w:pPr>
      <w:r w:rsidRPr="00751EEA">
        <w:t xml:space="preserve">  (adresas, telefono numeris, kodas, </w:t>
      </w:r>
      <w:r w:rsidRPr="00751EEA">
        <w:rPr>
          <w:strike/>
        </w:rPr>
        <w:t>PVM mokėtojo kodas,</w:t>
      </w:r>
      <w:r w:rsidRPr="00751EEA">
        <w:t xml:space="preserve"> atsiskaitomosios sąskaitos </w:t>
      </w:r>
      <w:r w:rsidRPr="00751EEA">
        <w:rPr>
          <w:strike/>
        </w:rPr>
        <w:t>banke</w:t>
      </w:r>
      <w:r w:rsidRPr="00751EEA">
        <w:t xml:space="preserve"> numeris)</w:t>
      </w:r>
    </w:p>
    <w:p w14:paraId="45DEC88A" w14:textId="77777777" w:rsidR="000B781E" w:rsidRPr="00751EEA" w:rsidRDefault="000B781E" w:rsidP="000B781E">
      <w:pPr>
        <w:spacing w:line="360" w:lineRule="auto"/>
        <w:jc w:val="both"/>
      </w:pPr>
    </w:p>
    <w:p w14:paraId="0EC03F30" w14:textId="77777777" w:rsidR="000B781E" w:rsidRPr="00751EEA" w:rsidRDefault="000B781E" w:rsidP="000B781E">
      <w:pPr>
        <w:spacing w:line="360" w:lineRule="auto"/>
        <w:jc w:val="both"/>
      </w:pPr>
    </w:p>
    <w:p w14:paraId="0044BAE1" w14:textId="77777777" w:rsidR="000B781E" w:rsidRPr="00751EEA" w:rsidRDefault="000B781E" w:rsidP="000B781E">
      <w:pPr>
        <w:spacing w:line="360" w:lineRule="auto"/>
        <w:jc w:val="both"/>
      </w:pPr>
      <w:r w:rsidRPr="00751EEA">
        <w:t xml:space="preserve">Patikėtojas                                                                        </w:t>
      </w:r>
      <w:r w:rsidRPr="00751EEA">
        <w:rPr>
          <w:strike/>
        </w:rPr>
        <w:t>Patikėtinis</w:t>
      </w:r>
      <w:r w:rsidRPr="00751EEA">
        <w:t xml:space="preserve"> </w:t>
      </w:r>
      <w:r w:rsidRPr="00751EEA">
        <w:rPr>
          <w:b/>
          <w:bCs/>
        </w:rPr>
        <w:t>Turto valdytojas</w:t>
      </w:r>
    </w:p>
    <w:p w14:paraId="67C2042E" w14:textId="360DCA4D" w:rsidR="000B781E" w:rsidRPr="00751EEA" w:rsidRDefault="000B781E" w:rsidP="000B781E">
      <w:pPr>
        <w:spacing w:line="360" w:lineRule="auto"/>
        <w:jc w:val="both"/>
      </w:pPr>
      <w:r w:rsidRPr="00751EEA">
        <w:t xml:space="preserve">(Pasirašančio asmens pareigos)                                        (Pasirašančio asmens pareigos) </w:t>
      </w:r>
    </w:p>
    <w:p w14:paraId="19274CA1" w14:textId="77777777" w:rsidR="000B781E" w:rsidRPr="00751EEA" w:rsidRDefault="000B781E" w:rsidP="000B781E">
      <w:pPr>
        <w:spacing w:line="360" w:lineRule="auto"/>
        <w:jc w:val="both"/>
      </w:pPr>
      <w:r w:rsidRPr="00751EEA">
        <w:rPr>
          <w:strike/>
        </w:rPr>
        <w:t>(Parašas)</w:t>
      </w:r>
      <w:r w:rsidRPr="00751EEA">
        <w:t xml:space="preserve">                                                                           </w:t>
      </w:r>
      <w:r w:rsidRPr="00751EEA">
        <w:rPr>
          <w:strike/>
        </w:rPr>
        <w:t>(Parašas)</w:t>
      </w:r>
      <w:r w:rsidRPr="00751EEA">
        <w:t xml:space="preserve"> </w:t>
      </w:r>
    </w:p>
    <w:p w14:paraId="13B37E47" w14:textId="4A16CAC2" w:rsidR="000B781E" w:rsidRPr="00751EEA" w:rsidRDefault="000B781E" w:rsidP="000B781E">
      <w:pPr>
        <w:spacing w:line="360" w:lineRule="auto"/>
        <w:jc w:val="both"/>
      </w:pPr>
      <w:r w:rsidRPr="00751EEA">
        <w:t>(Vardas ir pavardė)                                                           (Vardas ir pavardė)</w:t>
      </w:r>
    </w:p>
    <w:p w14:paraId="68002FB3" w14:textId="676D45B2" w:rsidR="000B781E" w:rsidRPr="00751EEA" w:rsidRDefault="000B781E" w:rsidP="000B781E">
      <w:pPr>
        <w:spacing w:line="360" w:lineRule="auto"/>
        <w:jc w:val="both"/>
      </w:pPr>
      <w:r w:rsidRPr="00751EEA">
        <w:rPr>
          <w:strike/>
        </w:rPr>
        <w:t>A.V</w:t>
      </w:r>
      <w:r w:rsidRPr="00751EEA">
        <w:t xml:space="preserve">.                                                                                  </w:t>
      </w:r>
      <w:r w:rsidRPr="00751EEA">
        <w:rPr>
          <w:strike/>
        </w:rPr>
        <w:t>A.V</w:t>
      </w:r>
      <w:r w:rsidRPr="00751EEA">
        <w:t>.</w:t>
      </w:r>
    </w:p>
    <w:p w14:paraId="6A32D1EC" w14:textId="77777777" w:rsidR="000B781E" w:rsidRPr="00751EEA" w:rsidRDefault="000B781E" w:rsidP="000B781E">
      <w:pPr>
        <w:spacing w:line="360" w:lineRule="auto"/>
        <w:jc w:val="both"/>
      </w:pPr>
      <w:r w:rsidRPr="00751EEA">
        <w:t xml:space="preserve"> </w:t>
      </w:r>
    </w:p>
    <w:p w14:paraId="5757394D" w14:textId="77777777" w:rsidR="000B781E" w:rsidRPr="00751EEA" w:rsidRDefault="000B781E" w:rsidP="000B781E">
      <w:pPr>
        <w:overflowPunct w:val="0"/>
        <w:autoSpaceDE w:val="0"/>
        <w:autoSpaceDN w:val="0"/>
        <w:adjustRightInd w:val="0"/>
      </w:pPr>
    </w:p>
    <w:sectPr w:rsidR="000B781E" w:rsidRPr="00751EEA" w:rsidSect="006C60C5">
      <w:head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799D5E" w14:textId="77777777" w:rsidR="003F5A76" w:rsidRDefault="003F5A76" w:rsidP="000F48CB">
      <w:r>
        <w:separator/>
      </w:r>
    </w:p>
  </w:endnote>
  <w:endnote w:type="continuationSeparator" w:id="0">
    <w:p w14:paraId="68F50970" w14:textId="77777777" w:rsidR="003F5A76" w:rsidRDefault="003F5A76" w:rsidP="000F4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MingLiU">
    <w:altName w:val="細明體"/>
    <w:panose1 w:val="02010609000101010101"/>
    <w:charset w:val="88"/>
    <w:family w:val="modern"/>
    <w:pitch w:val="fixed"/>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114445" w14:textId="77777777" w:rsidR="003F5A76" w:rsidRDefault="003F5A76" w:rsidP="000F48CB">
      <w:r>
        <w:separator/>
      </w:r>
    </w:p>
  </w:footnote>
  <w:footnote w:type="continuationSeparator" w:id="0">
    <w:p w14:paraId="08933717" w14:textId="77777777" w:rsidR="003F5A76" w:rsidRDefault="003F5A76" w:rsidP="000F4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81CB2C" w14:textId="0F911F4F" w:rsidR="009B3871" w:rsidRPr="009B3871" w:rsidRDefault="009B3871" w:rsidP="009B3871">
    <w:pPr>
      <w:overflowPunct w:val="0"/>
      <w:autoSpaceDE w:val="0"/>
      <w:autoSpaceDN w:val="0"/>
      <w:adjustRightInd w:val="0"/>
      <w:ind w:right="-1"/>
      <w:jc w:val="right"/>
      <w:rPr>
        <w:b/>
        <w:noProof/>
        <w:lang w:val="en-US"/>
      </w:rPr>
    </w:pPr>
    <w:r w:rsidRPr="00751EEA">
      <w:rPr>
        <w:b/>
        <w:noProof/>
        <w:lang w:val="en-US"/>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847D2"/>
    <w:multiLevelType w:val="multilevel"/>
    <w:tmpl w:val="064852AC"/>
    <w:lvl w:ilvl="0">
      <w:start w:val="6"/>
      <w:numFmt w:val="decimal"/>
      <w:lvlText w:val="%1."/>
      <w:lvlJc w:val="left"/>
      <w:pPr>
        <w:ind w:left="540" w:hanging="540"/>
      </w:pPr>
      <w:rPr>
        <w:rFonts w:hint="default"/>
      </w:rPr>
    </w:lvl>
    <w:lvl w:ilvl="1">
      <w:start w:val="8"/>
      <w:numFmt w:val="decimal"/>
      <w:lvlText w:val="%1.%2."/>
      <w:lvlJc w:val="left"/>
      <w:pPr>
        <w:ind w:left="1050" w:hanging="540"/>
      </w:pPr>
      <w:rPr>
        <w:rFonts w:hint="default"/>
      </w:rPr>
    </w:lvl>
    <w:lvl w:ilvl="2">
      <w:start w:val="2"/>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1" w15:restartNumberingAfterBreak="0">
    <w:nsid w:val="01827663"/>
    <w:multiLevelType w:val="multilevel"/>
    <w:tmpl w:val="45148A10"/>
    <w:lvl w:ilvl="0">
      <w:start w:val="1"/>
      <w:numFmt w:val="decimal"/>
      <w:lvlText w:val="%1."/>
      <w:lvlJc w:val="left"/>
      <w:pPr>
        <w:ind w:left="1211" w:hanging="360"/>
      </w:pPr>
      <w:rPr>
        <w:rFonts w:ascii="Times New Roman" w:eastAsia="Times New Roman" w:hAnsi="Times New Roman" w:cs="Times New Roman"/>
      </w:rPr>
    </w:lvl>
    <w:lvl w:ilvl="1">
      <w:start w:val="1"/>
      <w:numFmt w:val="decimal"/>
      <w:isLgl/>
      <w:lvlText w:val="%1.%2."/>
      <w:lvlJc w:val="left"/>
      <w:pPr>
        <w:ind w:left="1070" w:hanging="360"/>
      </w:pPr>
      <w:rPr>
        <w:rFonts w:hint="default"/>
      </w:rPr>
    </w:lvl>
    <w:lvl w:ilvl="2">
      <w:start w:val="1"/>
      <w:numFmt w:val="decimalZero"/>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 w15:restartNumberingAfterBreak="0">
    <w:nsid w:val="023610BB"/>
    <w:multiLevelType w:val="multilevel"/>
    <w:tmpl w:val="274CDAEA"/>
    <w:lvl w:ilvl="0">
      <w:start w:val="10"/>
      <w:numFmt w:val="decimal"/>
      <w:lvlText w:val="%1."/>
      <w:lvlJc w:val="left"/>
      <w:pPr>
        <w:ind w:left="480" w:hanging="480"/>
      </w:pPr>
      <w:rPr>
        <w:rFonts w:hint="default"/>
      </w:rPr>
    </w:lvl>
    <w:lvl w:ilvl="1">
      <w:start w:val="3"/>
      <w:numFmt w:val="decimal"/>
      <w:lvlText w:val="%1.%2."/>
      <w:lvlJc w:val="left"/>
      <w:pPr>
        <w:ind w:left="2040" w:hanging="48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3" w15:restartNumberingAfterBreak="0">
    <w:nsid w:val="02D01D1D"/>
    <w:multiLevelType w:val="multilevel"/>
    <w:tmpl w:val="20A268C4"/>
    <w:lvl w:ilvl="0">
      <w:start w:val="5"/>
      <w:numFmt w:val="decimal"/>
      <w:lvlText w:val="%1."/>
      <w:lvlJc w:val="left"/>
      <w:pPr>
        <w:ind w:left="660" w:hanging="660"/>
      </w:pPr>
      <w:rPr>
        <w:rFonts w:hint="default"/>
      </w:rPr>
    </w:lvl>
    <w:lvl w:ilvl="1">
      <w:start w:val="2"/>
      <w:numFmt w:val="decimal"/>
      <w:lvlText w:val="%1.%2."/>
      <w:lvlJc w:val="left"/>
      <w:pPr>
        <w:ind w:left="2220" w:hanging="660"/>
      </w:pPr>
      <w:rPr>
        <w:rFonts w:hint="default"/>
      </w:rPr>
    </w:lvl>
    <w:lvl w:ilvl="2">
      <w:start w:val="11"/>
      <w:numFmt w:val="decimal"/>
      <w:lvlText w:val="%1.%2.%3."/>
      <w:lvlJc w:val="left"/>
      <w:pPr>
        <w:ind w:left="2580" w:hanging="720"/>
      </w:pPr>
      <w:rPr>
        <w:rFonts w:hint="default"/>
      </w:rPr>
    </w:lvl>
    <w:lvl w:ilvl="3">
      <w:start w:val="1"/>
      <w:numFmt w:val="decimal"/>
      <w:lvlText w:val="%1.%2.%3.%4."/>
      <w:lvlJc w:val="left"/>
      <w:pPr>
        <w:ind w:left="3510" w:hanging="72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5730" w:hanging="108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7950" w:hanging="1440"/>
      </w:pPr>
      <w:rPr>
        <w:rFonts w:hint="default"/>
      </w:rPr>
    </w:lvl>
    <w:lvl w:ilvl="8">
      <w:start w:val="1"/>
      <w:numFmt w:val="decimal"/>
      <w:lvlText w:val="%1.%2.%3.%4.%5.%6.%7.%8.%9."/>
      <w:lvlJc w:val="left"/>
      <w:pPr>
        <w:ind w:left="9240" w:hanging="1800"/>
      </w:pPr>
      <w:rPr>
        <w:rFonts w:hint="default"/>
      </w:rPr>
    </w:lvl>
  </w:abstractNum>
  <w:abstractNum w:abstractNumId="4" w15:restartNumberingAfterBreak="0">
    <w:nsid w:val="07457F69"/>
    <w:multiLevelType w:val="multilevel"/>
    <w:tmpl w:val="D4FC57C8"/>
    <w:lvl w:ilvl="0">
      <w:start w:val="1"/>
      <w:numFmt w:val="decimal"/>
      <w:lvlText w:val="%1."/>
      <w:lvlJc w:val="left"/>
      <w:pPr>
        <w:ind w:left="720" w:hanging="360"/>
      </w:pPr>
      <w:rPr>
        <w:rFonts w:hint="default"/>
      </w:rPr>
    </w:lvl>
    <w:lvl w:ilvl="1">
      <w:start w:val="5"/>
      <w:numFmt w:val="decimal"/>
      <w:isLgl/>
      <w:lvlText w:val="%1.%2."/>
      <w:lvlJc w:val="left"/>
      <w:pPr>
        <w:ind w:left="1211" w:hanging="360"/>
      </w:pPr>
      <w:rPr>
        <w:rFonts w:hint="default"/>
      </w:rPr>
    </w:lvl>
    <w:lvl w:ilvl="2">
      <w:start w:val="1"/>
      <w:numFmt w:val="decimal"/>
      <w:isLgl/>
      <w:lvlText w:val="%1.%2.%3."/>
      <w:lvlJc w:val="left"/>
      <w:pPr>
        <w:ind w:left="2062" w:hanging="720"/>
      </w:pPr>
      <w:rPr>
        <w:rFonts w:hint="default"/>
      </w:rPr>
    </w:lvl>
    <w:lvl w:ilvl="3">
      <w:start w:val="1"/>
      <w:numFmt w:val="decimal"/>
      <w:isLgl/>
      <w:lvlText w:val="%1.%2.%3.%4."/>
      <w:lvlJc w:val="left"/>
      <w:pPr>
        <w:ind w:left="2553" w:hanging="720"/>
      </w:pPr>
      <w:rPr>
        <w:rFonts w:hint="default"/>
      </w:rPr>
    </w:lvl>
    <w:lvl w:ilvl="4">
      <w:start w:val="1"/>
      <w:numFmt w:val="decimal"/>
      <w:isLgl/>
      <w:lvlText w:val="%1.%2.%3.%4.%5."/>
      <w:lvlJc w:val="left"/>
      <w:pPr>
        <w:ind w:left="3404" w:hanging="1080"/>
      </w:pPr>
      <w:rPr>
        <w:rFonts w:hint="default"/>
      </w:rPr>
    </w:lvl>
    <w:lvl w:ilvl="5">
      <w:start w:val="1"/>
      <w:numFmt w:val="decimal"/>
      <w:isLgl/>
      <w:lvlText w:val="%1.%2.%3.%4.%5.%6."/>
      <w:lvlJc w:val="left"/>
      <w:pPr>
        <w:ind w:left="3895" w:hanging="1080"/>
      </w:pPr>
      <w:rPr>
        <w:rFonts w:hint="default"/>
      </w:rPr>
    </w:lvl>
    <w:lvl w:ilvl="6">
      <w:start w:val="1"/>
      <w:numFmt w:val="decimal"/>
      <w:isLgl/>
      <w:lvlText w:val="%1.%2.%3.%4.%5.%6.%7."/>
      <w:lvlJc w:val="left"/>
      <w:pPr>
        <w:ind w:left="4746" w:hanging="1440"/>
      </w:pPr>
      <w:rPr>
        <w:rFonts w:hint="default"/>
      </w:rPr>
    </w:lvl>
    <w:lvl w:ilvl="7">
      <w:start w:val="1"/>
      <w:numFmt w:val="decimal"/>
      <w:isLgl/>
      <w:lvlText w:val="%1.%2.%3.%4.%5.%6.%7.%8."/>
      <w:lvlJc w:val="left"/>
      <w:pPr>
        <w:ind w:left="5237" w:hanging="1440"/>
      </w:pPr>
      <w:rPr>
        <w:rFonts w:hint="default"/>
      </w:rPr>
    </w:lvl>
    <w:lvl w:ilvl="8">
      <w:start w:val="1"/>
      <w:numFmt w:val="decimal"/>
      <w:isLgl/>
      <w:lvlText w:val="%1.%2.%3.%4.%5.%6.%7.%8.%9."/>
      <w:lvlJc w:val="left"/>
      <w:pPr>
        <w:ind w:left="6088" w:hanging="1800"/>
      </w:pPr>
      <w:rPr>
        <w:rFonts w:hint="default"/>
      </w:rPr>
    </w:lvl>
  </w:abstractNum>
  <w:abstractNum w:abstractNumId="5" w15:restartNumberingAfterBreak="0">
    <w:nsid w:val="09676CE8"/>
    <w:multiLevelType w:val="hybridMultilevel"/>
    <w:tmpl w:val="ADD69E94"/>
    <w:lvl w:ilvl="0" w:tplc="95205762">
      <w:start w:val="1"/>
      <w:numFmt w:val="decimal"/>
      <w:lvlText w:val="%1."/>
      <w:lvlJc w:val="left"/>
      <w:pPr>
        <w:ind w:left="810" w:hanging="39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6" w15:restartNumberingAfterBreak="0">
    <w:nsid w:val="0E6A38E0"/>
    <w:multiLevelType w:val="multilevel"/>
    <w:tmpl w:val="1D2A4AC8"/>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228E59B1"/>
    <w:multiLevelType w:val="multilevel"/>
    <w:tmpl w:val="4C70D4CA"/>
    <w:lvl w:ilvl="0">
      <w:start w:val="1"/>
      <w:numFmt w:val="decimal"/>
      <w:lvlText w:val="%1."/>
      <w:lvlJc w:val="left"/>
      <w:pPr>
        <w:ind w:left="360" w:hanging="360"/>
      </w:pPr>
      <w:rPr>
        <w:rFonts w:hint="default"/>
      </w:rPr>
    </w:lvl>
    <w:lvl w:ilvl="1">
      <w:start w:val="3"/>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8" w15:restartNumberingAfterBreak="0">
    <w:nsid w:val="22D918B1"/>
    <w:multiLevelType w:val="multilevel"/>
    <w:tmpl w:val="0DB06F90"/>
    <w:lvl w:ilvl="0">
      <w:start w:val="19"/>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9" w15:restartNumberingAfterBreak="0">
    <w:nsid w:val="2C4B7351"/>
    <w:multiLevelType w:val="multilevel"/>
    <w:tmpl w:val="979A63F4"/>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DC17415"/>
    <w:multiLevelType w:val="multilevel"/>
    <w:tmpl w:val="8F86AED6"/>
    <w:lvl w:ilvl="0">
      <w:start w:val="1"/>
      <w:numFmt w:val="decimal"/>
      <w:lvlText w:val="%1."/>
      <w:lvlJc w:val="left"/>
      <w:pPr>
        <w:ind w:left="1500" w:hanging="360"/>
      </w:pPr>
      <w:rPr>
        <w:rFonts w:hint="default"/>
      </w:rPr>
    </w:lvl>
    <w:lvl w:ilvl="1">
      <w:start w:val="1"/>
      <w:numFmt w:val="decimal"/>
      <w:isLgl/>
      <w:lvlText w:val="%1.%2."/>
      <w:lvlJc w:val="left"/>
      <w:pPr>
        <w:ind w:left="1860" w:hanging="360"/>
      </w:pPr>
      <w:rPr>
        <w:rFonts w:hint="default"/>
      </w:rPr>
    </w:lvl>
    <w:lvl w:ilvl="2">
      <w:start w:val="1"/>
      <w:numFmt w:val="decimal"/>
      <w:isLgl/>
      <w:lvlText w:val="%1.%2.%3."/>
      <w:lvlJc w:val="left"/>
      <w:pPr>
        <w:ind w:left="3130" w:hanging="720"/>
      </w:pPr>
      <w:rPr>
        <w:rFonts w:hint="default"/>
      </w:rPr>
    </w:lvl>
    <w:lvl w:ilvl="3">
      <w:start w:val="1"/>
      <w:numFmt w:val="decimal"/>
      <w:isLgl/>
      <w:lvlText w:val="%1.%2.%3.%4."/>
      <w:lvlJc w:val="left"/>
      <w:pPr>
        <w:ind w:left="2940" w:hanging="720"/>
      </w:pPr>
      <w:rPr>
        <w:rFonts w:hint="default"/>
      </w:rPr>
    </w:lvl>
    <w:lvl w:ilvl="4">
      <w:start w:val="1"/>
      <w:numFmt w:val="decimal"/>
      <w:isLgl/>
      <w:lvlText w:val="%1.%2.%3.%4.%5."/>
      <w:lvlJc w:val="left"/>
      <w:pPr>
        <w:ind w:left="3660" w:hanging="1080"/>
      </w:pPr>
      <w:rPr>
        <w:rFonts w:hint="default"/>
      </w:rPr>
    </w:lvl>
    <w:lvl w:ilvl="5">
      <w:start w:val="1"/>
      <w:numFmt w:val="decimal"/>
      <w:isLgl/>
      <w:lvlText w:val="%1.%2.%3.%4.%5.%6."/>
      <w:lvlJc w:val="left"/>
      <w:pPr>
        <w:ind w:left="4020" w:hanging="1080"/>
      </w:pPr>
      <w:rPr>
        <w:rFonts w:hint="default"/>
      </w:rPr>
    </w:lvl>
    <w:lvl w:ilvl="6">
      <w:start w:val="1"/>
      <w:numFmt w:val="decimal"/>
      <w:isLgl/>
      <w:lvlText w:val="%1.%2.%3.%4.%5.%6.%7."/>
      <w:lvlJc w:val="left"/>
      <w:pPr>
        <w:ind w:left="4740" w:hanging="1440"/>
      </w:pPr>
      <w:rPr>
        <w:rFonts w:hint="default"/>
      </w:rPr>
    </w:lvl>
    <w:lvl w:ilvl="7">
      <w:start w:val="1"/>
      <w:numFmt w:val="decimal"/>
      <w:isLgl/>
      <w:lvlText w:val="%1.%2.%3.%4.%5.%6.%7.%8."/>
      <w:lvlJc w:val="left"/>
      <w:pPr>
        <w:ind w:left="5100" w:hanging="1440"/>
      </w:pPr>
      <w:rPr>
        <w:rFonts w:hint="default"/>
      </w:rPr>
    </w:lvl>
    <w:lvl w:ilvl="8">
      <w:start w:val="1"/>
      <w:numFmt w:val="decimal"/>
      <w:isLgl/>
      <w:lvlText w:val="%1.%2.%3.%4.%5.%6.%7.%8.%9."/>
      <w:lvlJc w:val="left"/>
      <w:pPr>
        <w:ind w:left="5820" w:hanging="1800"/>
      </w:pPr>
      <w:rPr>
        <w:rFonts w:hint="default"/>
      </w:rPr>
    </w:lvl>
  </w:abstractNum>
  <w:abstractNum w:abstractNumId="11" w15:restartNumberingAfterBreak="0">
    <w:nsid w:val="31426CA6"/>
    <w:multiLevelType w:val="hybridMultilevel"/>
    <w:tmpl w:val="381CF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79D3BE0"/>
    <w:multiLevelType w:val="multilevel"/>
    <w:tmpl w:val="61A451E0"/>
    <w:lvl w:ilvl="0">
      <w:start w:val="2"/>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3F7528F0"/>
    <w:multiLevelType w:val="multilevel"/>
    <w:tmpl w:val="C81EA210"/>
    <w:lvl w:ilvl="0">
      <w:start w:val="1"/>
      <w:numFmt w:val="decimal"/>
      <w:lvlText w:val="%1."/>
      <w:lvlJc w:val="left"/>
      <w:pPr>
        <w:ind w:left="1211" w:hanging="360"/>
      </w:pPr>
      <w:rPr>
        <w:rFonts w:hint="default"/>
      </w:rPr>
    </w:lvl>
    <w:lvl w:ilvl="1">
      <w:start w:val="1"/>
      <w:numFmt w:val="decimal"/>
      <w:isLgl/>
      <w:lvlText w:val="%1.%2."/>
      <w:lvlJc w:val="left"/>
      <w:pPr>
        <w:ind w:left="1211" w:hanging="360"/>
      </w:pPr>
      <w:rPr>
        <w:rFonts w:hint="default"/>
      </w:rPr>
    </w:lvl>
    <w:lvl w:ilvl="2">
      <w:start w:val="1"/>
      <w:numFmt w:val="decimalZero"/>
      <w:isLgl/>
      <w:lvlText w:val="%1.%2.%3."/>
      <w:lvlJc w:val="left"/>
      <w:pPr>
        <w:ind w:left="1571" w:hanging="720"/>
      </w:pPr>
      <w:rPr>
        <w:rFonts w:hint="default"/>
      </w:rPr>
    </w:lvl>
    <w:lvl w:ilvl="3">
      <w:start w:val="1"/>
      <w:numFmt w:val="decimal"/>
      <w:isLgl/>
      <w:lvlText w:val="%1.%2.%3.%4."/>
      <w:lvlJc w:val="left"/>
      <w:pPr>
        <w:ind w:left="1571" w:hanging="720"/>
      </w:pPr>
      <w:rPr>
        <w:rFonts w:hint="default"/>
      </w:rPr>
    </w:lvl>
    <w:lvl w:ilvl="4">
      <w:start w:val="1"/>
      <w:numFmt w:val="decimal"/>
      <w:isLgl/>
      <w:lvlText w:val="%1.%2.%3.%4.%5."/>
      <w:lvlJc w:val="left"/>
      <w:pPr>
        <w:ind w:left="1931" w:hanging="1080"/>
      </w:pPr>
      <w:rPr>
        <w:rFonts w:hint="default"/>
      </w:rPr>
    </w:lvl>
    <w:lvl w:ilvl="5">
      <w:start w:val="1"/>
      <w:numFmt w:val="decimal"/>
      <w:isLgl/>
      <w:lvlText w:val="%1.%2.%3.%4.%5.%6."/>
      <w:lvlJc w:val="left"/>
      <w:pPr>
        <w:ind w:left="1931" w:hanging="108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14" w15:restartNumberingAfterBreak="0">
    <w:nsid w:val="42504A17"/>
    <w:multiLevelType w:val="hybridMultilevel"/>
    <w:tmpl w:val="8EE69C16"/>
    <w:lvl w:ilvl="0" w:tplc="0427000F">
      <w:start w:val="2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4C4D68D1"/>
    <w:multiLevelType w:val="hybridMultilevel"/>
    <w:tmpl w:val="5DCA6316"/>
    <w:lvl w:ilvl="0" w:tplc="DEA28DB2">
      <w:start w:val="10"/>
      <w:numFmt w:val="decimal"/>
      <w:lvlText w:val="%1."/>
      <w:lvlJc w:val="left"/>
      <w:pPr>
        <w:ind w:left="1020" w:hanging="360"/>
      </w:pPr>
      <w:rPr>
        <w:rFonts w:hint="default"/>
      </w:rPr>
    </w:lvl>
    <w:lvl w:ilvl="1" w:tplc="04090019">
      <w:start w:val="1"/>
      <w:numFmt w:val="lowerLetter"/>
      <w:lvlText w:val="%2."/>
      <w:lvlJc w:val="left"/>
      <w:pPr>
        <w:ind w:left="1740" w:hanging="360"/>
      </w:pPr>
    </w:lvl>
    <w:lvl w:ilvl="2" w:tplc="0409001B" w:tentative="1">
      <w:start w:val="1"/>
      <w:numFmt w:val="lowerRoman"/>
      <w:lvlText w:val="%3."/>
      <w:lvlJc w:val="right"/>
      <w:pPr>
        <w:ind w:left="2460" w:hanging="180"/>
      </w:pPr>
    </w:lvl>
    <w:lvl w:ilvl="3" w:tplc="0409000F" w:tentative="1">
      <w:start w:val="1"/>
      <w:numFmt w:val="decimal"/>
      <w:lvlText w:val="%4."/>
      <w:lvlJc w:val="left"/>
      <w:pPr>
        <w:ind w:left="3180" w:hanging="360"/>
      </w:pPr>
    </w:lvl>
    <w:lvl w:ilvl="4" w:tplc="04090019" w:tentative="1">
      <w:start w:val="1"/>
      <w:numFmt w:val="lowerLetter"/>
      <w:lvlText w:val="%5."/>
      <w:lvlJc w:val="left"/>
      <w:pPr>
        <w:ind w:left="3900" w:hanging="360"/>
      </w:pPr>
    </w:lvl>
    <w:lvl w:ilvl="5" w:tplc="0409001B" w:tentative="1">
      <w:start w:val="1"/>
      <w:numFmt w:val="lowerRoman"/>
      <w:lvlText w:val="%6."/>
      <w:lvlJc w:val="right"/>
      <w:pPr>
        <w:ind w:left="4620" w:hanging="180"/>
      </w:pPr>
    </w:lvl>
    <w:lvl w:ilvl="6" w:tplc="0409000F" w:tentative="1">
      <w:start w:val="1"/>
      <w:numFmt w:val="decimal"/>
      <w:lvlText w:val="%7."/>
      <w:lvlJc w:val="left"/>
      <w:pPr>
        <w:ind w:left="5340" w:hanging="360"/>
      </w:pPr>
    </w:lvl>
    <w:lvl w:ilvl="7" w:tplc="04090019" w:tentative="1">
      <w:start w:val="1"/>
      <w:numFmt w:val="lowerLetter"/>
      <w:lvlText w:val="%8."/>
      <w:lvlJc w:val="left"/>
      <w:pPr>
        <w:ind w:left="6060" w:hanging="360"/>
      </w:pPr>
    </w:lvl>
    <w:lvl w:ilvl="8" w:tplc="0409001B" w:tentative="1">
      <w:start w:val="1"/>
      <w:numFmt w:val="lowerRoman"/>
      <w:lvlText w:val="%9."/>
      <w:lvlJc w:val="right"/>
      <w:pPr>
        <w:ind w:left="6780" w:hanging="180"/>
      </w:pPr>
    </w:lvl>
  </w:abstractNum>
  <w:abstractNum w:abstractNumId="16" w15:restartNumberingAfterBreak="0">
    <w:nsid w:val="550323FC"/>
    <w:multiLevelType w:val="hybridMultilevel"/>
    <w:tmpl w:val="F46A2796"/>
    <w:lvl w:ilvl="0" w:tplc="E42ABD8A">
      <w:start w:val="1"/>
      <w:numFmt w:val="decimal"/>
      <w:lvlText w:val="%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17" w15:restartNumberingAfterBreak="0">
    <w:nsid w:val="571C09A3"/>
    <w:multiLevelType w:val="multilevel"/>
    <w:tmpl w:val="BC303552"/>
    <w:lvl w:ilvl="0">
      <w:start w:val="5"/>
      <w:numFmt w:val="decimal"/>
      <w:lvlText w:val="%1"/>
      <w:lvlJc w:val="left"/>
      <w:pPr>
        <w:ind w:left="360" w:hanging="360"/>
      </w:pPr>
      <w:rPr>
        <w:rFonts w:hint="default"/>
      </w:rPr>
    </w:lvl>
    <w:lvl w:ilvl="1">
      <w:start w:val="2"/>
      <w:numFmt w:val="decimal"/>
      <w:lvlText w:val="%1.%2"/>
      <w:lvlJc w:val="left"/>
      <w:pPr>
        <w:ind w:left="2220" w:hanging="360"/>
      </w:pPr>
      <w:rPr>
        <w:rFonts w:hint="default"/>
      </w:rPr>
    </w:lvl>
    <w:lvl w:ilvl="2">
      <w:start w:val="1"/>
      <w:numFmt w:val="decimal"/>
      <w:lvlText w:val="%1.%2.%3"/>
      <w:lvlJc w:val="left"/>
      <w:pPr>
        <w:ind w:left="4440" w:hanging="720"/>
      </w:pPr>
      <w:rPr>
        <w:rFonts w:hint="default"/>
      </w:rPr>
    </w:lvl>
    <w:lvl w:ilvl="3">
      <w:start w:val="1"/>
      <w:numFmt w:val="decimal"/>
      <w:lvlText w:val="%1.%2.%3.%4"/>
      <w:lvlJc w:val="left"/>
      <w:pPr>
        <w:ind w:left="6300" w:hanging="720"/>
      </w:pPr>
      <w:rPr>
        <w:rFonts w:hint="default"/>
      </w:rPr>
    </w:lvl>
    <w:lvl w:ilvl="4">
      <w:start w:val="1"/>
      <w:numFmt w:val="decimal"/>
      <w:lvlText w:val="%1.%2.%3.%4.%5"/>
      <w:lvlJc w:val="left"/>
      <w:pPr>
        <w:ind w:left="8520" w:hanging="1080"/>
      </w:pPr>
      <w:rPr>
        <w:rFonts w:hint="default"/>
      </w:rPr>
    </w:lvl>
    <w:lvl w:ilvl="5">
      <w:start w:val="1"/>
      <w:numFmt w:val="decimal"/>
      <w:lvlText w:val="%1.%2.%3.%4.%5.%6"/>
      <w:lvlJc w:val="left"/>
      <w:pPr>
        <w:ind w:left="10380" w:hanging="1080"/>
      </w:pPr>
      <w:rPr>
        <w:rFonts w:hint="default"/>
      </w:rPr>
    </w:lvl>
    <w:lvl w:ilvl="6">
      <w:start w:val="1"/>
      <w:numFmt w:val="decimal"/>
      <w:lvlText w:val="%1.%2.%3.%4.%5.%6.%7"/>
      <w:lvlJc w:val="left"/>
      <w:pPr>
        <w:ind w:left="12600" w:hanging="1440"/>
      </w:pPr>
      <w:rPr>
        <w:rFonts w:hint="default"/>
      </w:rPr>
    </w:lvl>
    <w:lvl w:ilvl="7">
      <w:start w:val="1"/>
      <w:numFmt w:val="decimal"/>
      <w:lvlText w:val="%1.%2.%3.%4.%5.%6.%7.%8"/>
      <w:lvlJc w:val="left"/>
      <w:pPr>
        <w:ind w:left="14460" w:hanging="1440"/>
      </w:pPr>
      <w:rPr>
        <w:rFonts w:hint="default"/>
      </w:rPr>
    </w:lvl>
    <w:lvl w:ilvl="8">
      <w:start w:val="1"/>
      <w:numFmt w:val="decimal"/>
      <w:lvlText w:val="%1.%2.%3.%4.%5.%6.%7.%8.%9"/>
      <w:lvlJc w:val="left"/>
      <w:pPr>
        <w:ind w:left="16680" w:hanging="1800"/>
      </w:pPr>
      <w:rPr>
        <w:rFonts w:hint="default"/>
      </w:rPr>
    </w:lvl>
  </w:abstractNum>
  <w:abstractNum w:abstractNumId="18" w15:restartNumberingAfterBreak="0">
    <w:nsid w:val="5CDF1AF8"/>
    <w:multiLevelType w:val="hybridMultilevel"/>
    <w:tmpl w:val="56962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ED72FEE"/>
    <w:multiLevelType w:val="hybridMultilevel"/>
    <w:tmpl w:val="40B834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07951C2"/>
    <w:multiLevelType w:val="hybridMultilevel"/>
    <w:tmpl w:val="A76EBAB6"/>
    <w:lvl w:ilvl="0" w:tplc="B7C69D8C">
      <w:start w:val="1"/>
      <w:numFmt w:val="decimal"/>
      <w:lvlText w:val="%1."/>
      <w:lvlJc w:val="left"/>
      <w:pPr>
        <w:ind w:left="1211" w:hanging="360"/>
      </w:pPr>
      <w:rPr>
        <w:rFonts w:hint="default"/>
        <w:color w:val="auto"/>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21" w15:restartNumberingAfterBreak="0">
    <w:nsid w:val="62047A07"/>
    <w:multiLevelType w:val="hybridMultilevel"/>
    <w:tmpl w:val="C8F4CC7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5095320"/>
    <w:multiLevelType w:val="multilevel"/>
    <w:tmpl w:val="90EE6F9A"/>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6D9C4882"/>
    <w:multiLevelType w:val="hybridMultilevel"/>
    <w:tmpl w:val="80C696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EA879E7"/>
    <w:multiLevelType w:val="multilevel"/>
    <w:tmpl w:val="B3C29BEE"/>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71981E2E"/>
    <w:multiLevelType w:val="multilevel"/>
    <w:tmpl w:val="DCEA8A6E"/>
    <w:lvl w:ilvl="0">
      <w:start w:val="6"/>
      <w:numFmt w:val="decimal"/>
      <w:lvlText w:val="%1."/>
      <w:lvlJc w:val="left"/>
      <w:pPr>
        <w:ind w:left="540" w:hanging="540"/>
      </w:pPr>
      <w:rPr>
        <w:rFonts w:hint="default"/>
      </w:rPr>
    </w:lvl>
    <w:lvl w:ilvl="1">
      <w:start w:val="8"/>
      <w:numFmt w:val="decimal"/>
      <w:lvlText w:val="%1.%2."/>
      <w:lvlJc w:val="left"/>
      <w:pPr>
        <w:ind w:left="1050" w:hanging="540"/>
      </w:pPr>
      <w:rPr>
        <w:rFonts w:hint="default"/>
      </w:rPr>
    </w:lvl>
    <w:lvl w:ilvl="2">
      <w:start w:val="1"/>
      <w:numFmt w:val="decimal"/>
      <w:lvlText w:val="%1.%2.%3."/>
      <w:lvlJc w:val="left"/>
      <w:pPr>
        <w:ind w:left="1740" w:hanging="720"/>
      </w:pPr>
      <w:rPr>
        <w:rFonts w:hint="default"/>
      </w:rPr>
    </w:lvl>
    <w:lvl w:ilvl="3">
      <w:start w:val="1"/>
      <w:numFmt w:val="decimal"/>
      <w:lvlText w:val="%1.%2.%3.%4."/>
      <w:lvlJc w:val="left"/>
      <w:pPr>
        <w:ind w:left="2250" w:hanging="720"/>
      </w:pPr>
      <w:rPr>
        <w:rFonts w:hint="default"/>
      </w:rPr>
    </w:lvl>
    <w:lvl w:ilvl="4">
      <w:start w:val="1"/>
      <w:numFmt w:val="decimal"/>
      <w:lvlText w:val="%1.%2.%3.%4.%5."/>
      <w:lvlJc w:val="left"/>
      <w:pPr>
        <w:ind w:left="3120" w:hanging="1080"/>
      </w:pPr>
      <w:rPr>
        <w:rFonts w:hint="default"/>
      </w:rPr>
    </w:lvl>
    <w:lvl w:ilvl="5">
      <w:start w:val="1"/>
      <w:numFmt w:val="decimal"/>
      <w:lvlText w:val="%1.%2.%3.%4.%5.%6."/>
      <w:lvlJc w:val="left"/>
      <w:pPr>
        <w:ind w:left="3630" w:hanging="1080"/>
      </w:pPr>
      <w:rPr>
        <w:rFonts w:hint="default"/>
      </w:rPr>
    </w:lvl>
    <w:lvl w:ilvl="6">
      <w:start w:val="1"/>
      <w:numFmt w:val="decimal"/>
      <w:lvlText w:val="%1.%2.%3.%4.%5.%6.%7."/>
      <w:lvlJc w:val="left"/>
      <w:pPr>
        <w:ind w:left="4500" w:hanging="1440"/>
      </w:pPr>
      <w:rPr>
        <w:rFonts w:hint="default"/>
      </w:rPr>
    </w:lvl>
    <w:lvl w:ilvl="7">
      <w:start w:val="1"/>
      <w:numFmt w:val="decimal"/>
      <w:lvlText w:val="%1.%2.%3.%4.%5.%6.%7.%8."/>
      <w:lvlJc w:val="left"/>
      <w:pPr>
        <w:ind w:left="5010" w:hanging="1440"/>
      </w:pPr>
      <w:rPr>
        <w:rFonts w:hint="default"/>
      </w:rPr>
    </w:lvl>
    <w:lvl w:ilvl="8">
      <w:start w:val="1"/>
      <w:numFmt w:val="decimal"/>
      <w:lvlText w:val="%1.%2.%3.%4.%5.%6.%7.%8.%9."/>
      <w:lvlJc w:val="left"/>
      <w:pPr>
        <w:ind w:left="5880" w:hanging="1800"/>
      </w:pPr>
      <w:rPr>
        <w:rFonts w:hint="default"/>
      </w:rPr>
    </w:lvl>
  </w:abstractNum>
  <w:abstractNum w:abstractNumId="26" w15:restartNumberingAfterBreak="0">
    <w:nsid w:val="738C1119"/>
    <w:multiLevelType w:val="multilevel"/>
    <w:tmpl w:val="22DA8644"/>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800"/>
        </w:tabs>
        <w:ind w:left="1800" w:hanging="360"/>
      </w:pPr>
    </w:lvl>
    <w:lvl w:ilvl="3">
      <w:start w:val="1"/>
      <w:numFmt w:val="decimal"/>
      <w:lvlText w:val="%4."/>
      <w:lvlJc w:val="left"/>
      <w:pPr>
        <w:tabs>
          <w:tab w:val="num" w:pos="2520"/>
        </w:tabs>
        <w:ind w:left="2520" w:hanging="360"/>
      </w:p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num w:numId="1" w16cid:durableId="1983729211">
    <w:abstractNumId w:val="6"/>
  </w:num>
  <w:num w:numId="2" w16cid:durableId="2047679956">
    <w:abstractNumId w:val="8"/>
  </w:num>
  <w:num w:numId="3" w16cid:durableId="204951962">
    <w:abstractNumId w:val="10"/>
  </w:num>
  <w:num w:numId="4" w16cid:durableId="998385517">
    <w:abstractNumId w:val="17"/>
  </w:num>
  <w:num w:numId="5" w16cid:durableId="12503877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961118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49425280">
    <w:abstractNumId w:val="14"/>
  </w:num>
  <w:num w:numId="8" w16cid:durableId="1898977783">
    <w:abstractNumId w:val="3"/>
  </w:num>
  <w:num w:numId="9" w16cid:durableId="1116484404">
    <w:abstractNumId w:val="2"/>
  </w:num>
  <w:num w:numId="10" w16cid:durableId="10187153">
    <w:abstractNumId w:val="15"/>
  </w:num>
  <w:num w:numId="11" w16cid:durableId="270431442">
    <w:abstractNumId w:val="25"/>
  </w:num>
  <w:num w:numId="12" w16cid:durableId="1799449283">
    <w:abstractNumId w:val="0"/>
  </w:num>
  <w:num w:numId="13" w16cid:durableId="2059890101">
    <w:abstractNumId w:val="23"/>
  </w:num>
  <w:num w:numId="14" w16cid:durableId="193691031">
    <w:abstractNumId w:val="15"/>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719012329">
    <w:abstractNumId w:val="18"/>
  </w:num>
  <w:num w:numId="16" w16cid:durableId="558781687">
    <w:abstractNumId w:val="19"/>
  </w:num>
  <w:num w:numId="17" w16cid:durableId="1537350425">
    <w:abstractNumId w:val="5"/>
  </w:num>
  <w:num w:numId="18" w16cid:durableId="130373334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29043242">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31626281">
    <w:abstractNumId w:val="11"/>
  </w:num>
  <w:num w:numId="21" w16cid:durableId="929895297">
    <w:abstractNumId w:val="20"/>
  </w:num>
  <w:num w:numId="22" w16cid:durableId="864249333">
    <w:abstractNumId w:val="1"/>
  </w:num>
  <w:num w:numId="23" w16cid:durableId="758677381">
    <w:abstractNumId w:val="4"/>
  </w:num>
  <w:num w:numId="24" w16cid:durableId="2036223029">
    <w:abstractNumId w:val="21"/>
  </w:num>
  <w:num w:numId="25" w16cid:durableId="2046565631">
    <w:abstractNumId w:val="13"/>
  </w:num>
  <w:num w:numId="26" w16cid:durableId="980767031">
    <w:abstractNumId w:val="16"/>
  </w:num>
  <w:num w:numId="27" w16cid:durableId="1607692708">
    <w:abstractNumId w:val="7"/>
  </w:num>
  <w:num w:numId="28" w16cid:durableId="235481115">
    <w:abstractNumId w:val="9"/>
  </w:num>
  <w:num w:numId="29" w16cid:durableId="1938518194">
    <w:abstractNumId w:val="22"/>
  </w:num>
  <w:num w:numId="30" w16cid:durableId="87021768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67F"/>
    <w:rsid w:val="00000199"/>
    <w:rsid w:val="0000275B"/>
    <w:rsid w:val="00010EB8"/>
    <w:rsid w:val="000111B3"/>
    <w:rsid w:val="00014F2A"/>
    <w:rsid w:val="000324EB"/>
    <w:rsid w:val="00033BB7"/>
    <w:rsid w:val="00047855"/>
    <w:rsid w:val="000555E8"/>
    <w:rsid w:val="000625ED"/>
    <w:rsid w:val="00076860"/>
    <w:rsid w:val="000844CD"/>
    <w:rsid w:val="00092711"/>
    <w:rsid w:val="000A0ACD"/>
    <w:rsid w:val="000A13C5"/>
    <w:rsid w:val="000A66FD"/>
    <w:rsid w:val="000B4352"/>
    <w:rsid w:val="000B5605"/>
    <w:rsid w:val="000B781E"/>
    <w:rsid w:val="000C21F8"/>
    <w:rsid w:val="000C26C5"/>
    <w:rsid w:val="000D7210"/>
    <w:rsid w:val="000E2B66"/>
    <w:rsid w:val="000E4B7D"/>
    <w:rsid w:val="000E6631"/>
    <w:rsid w:val="000F0AF2"/>
    <w:rsid w:val="000F1F66"/>
    <w:rsid w:val="000F48CB"/>
    <w:rsid w:val="000F5606"/>
    <w:rsid w:val="000F5DCC"/>
    <w:rsid w:val="000F7C1B"/>
    <w:rsid w:val="00114616"/>
    <w:rsid w:val="001172AD"/>
    <w:rsid w:val="00135927"/>
    <w:rsid w:val="0013722F"/>
    <w:rsid w:val="00140DAA"/>
    <w:rsid w:val="00144451"/>
    <w:rsid w:val="00144A88"/>
    <w:rsid w:val="001655BD"/>
    <w:rsid w:val="00166B85"/>
    <w:rsid w:val="00183DE6"/>
    <w:rsid w:val="0018632D"/>
    <w:rsid w:val="001864D1"/>
    <w:rsid w:val="00190D9F"/>
    <w:rsid w:val="001914DA"/>
    <w:rsid w:val="001A35B4"/>
    <w:rsid w:val="001A36E4"/>
    <w:rsid w:val="001C394A"/>
    <w:rsid w:val="001C4364"/>
    <w:rsid w:val="001C52F1"/>
    <w:rsid w:val="001D353F"/>
    <w:rsid w:val="001D3AA6"/>
    <w:rsid w:val="001D46E4"/>
    <w:rsid w:val="001F2AE1"/>
    <w:rsid w:val="0020065C"/>
    <w:rsid w:val="00202B37"/>
    <w:rsid w:val="002248C8"/>
    <w:rsid w:val="00224EE0"/>
    <w:rsid w:val="00224F7E"/>
    <w:rsid w:val="00225936"/>
    <w:rsid w:val="00240D66"/>
    <w:rsid w:val="00245357"/>
    <w:rsid w:val="00252259"/>
    <w:rsid w:val="00253FE8"/>
    <w:rsid w:val="0028505D"/>
    <w:rsid w:val="00286268"/>
    <w:rsid w:val="0029575A"/>
    <w:rsid w:val="00295BB2"/>
    <w:rsid w:val="002A33A4"/>
    <w:rsid w:val="002B0930"/>
    <w:rsid w:val="002B1C03"/>
    <w:rsid w:val="002B2061"/>
    <w:rsid w:val="002C30C2"/>
    <w:rsid w:val="002C5009"/>
    <w:rsid w:val="002C58CC"/>
    <w:rsid w:val="002D5DF5"/>
    <w:rsid w:val="002E4843"/>
    <w:rsid w:val="002E5D9A"/>
    <w:rsid w:val="002F5AD0"/>
    <w:rsid w:val="00304ED5"/>
    <w:rsid w:val="00331BE3"/>
    <w:rsid w:val="00337D61"/>
    <w:rsid w:val="00341EF8"/>
    <w:rsid w:val="0034541F"/>
    <w:rsid w:val="00351742"/>
    <w:rsid w:val="0036597A"/>
    <w:rsid w:val="00366D2D"/>
    <w:rsid w:val="00374B78"/>
    <w:rsid w:val="00377994"/>
    <w:rsid w:val="00380A89"/>
    <w:rsid w:val="00392F09"/>
    <w:rsid w:val="00396B29"/>
    <w:rsid w:val="003A60F4"/>
    <w:rsid w:val="003B0E35"/>
    <w:rsid w:val="003B1E10"/>
    <w:rsid w:val="003B3112"/>
    <w:rsid w:val="003B3501"/>
    <w:rsid w:val="003C0789"/>
    <w:rsid w:val="003C31C7"/>
    <w:rsid w:val="003C6C1F"/>
    <w:rsid w:val="003D2622"/>
    <w:rsid w:val="003E61BC"/>
    <w:rsid w:val="003F3BA5"/>
    <w:rsid w:val="003F5A76"/>
    <w:rsid w:val="004105B7"/>
    <w:rsid w:val="004269F2"/>
    <w:rsid w:val="004309BB"/>
    <w:rsid w:val="00430CAB"/>
    <w:rsid w:val="00431022"/>
    <w:rsid w:val="0043271D"/>
    <w:rsid w:val="004335F7"/>
    <w:rsid w:val="00434643"/>
    <w:rsid w:val="004502A8"/>
    <w:rsid w:val="00450B85"/>
    <w:rsid w:val="00460347"/>
    <w:rsid w:val="004647E1"/>
    <w:rsid w:val="00464F11"/>
    <w:rsid w:val="00490F79"/>
    <w:rsid w:val="00493415"/>
    <w:rsid w:val="004A0933"/>
    <w:rsid w:val="004A37F2"/>
    <w:rsid w:val="004B1172"/>
    <w:rsid w:val="004C044E"/>
    <w:rsid w:val="004C0C82"/>
    <w:rsid w:val="00505BCD"/>
    <w:rsid w:val="00507943"/>
    <w:rsid w:val="00510E64"/>
    <w:rsid w:val="0051497F"/>
    <w:rsid w:val="0051692C"/>
    <w:rsid w:val="005237B4"/>
    <w:rsid w:val="00527017"/>
    <w:rsid w:val="00531DAE"/>
    <w:rsid w:val="00531E7E"/>
    <w:rsid w:val="005332F8"/>
    <w:rsid w:val="00541899"/>
    <w:rsid w:val="005500C2"/>
    <w:rsid w:val="005552C2"/>
    <w:rsid w:val="00561B4D"/>
    <w:rsid w:val="00574EB8"/>
    <w:rsid w:val="00583BEA"/>
    <w:rsid w:val="00591207"/>
    <w:rsid w:val="0059667C"/>
    <w:rsid w:val="005A320E"/>
    <w:rsid w:val="005A36C3"/>
    <w:rsid w:val="005A3E94"/>
    <w:rsid w:val="005B6BD5"/>
    <w:rsid w:val="005C2ADA"/>
    <w:rsid w:val="005C3102"/>
    <w:rsid w:val="005D05A8"/>
    <w:rsid w:val="005E128A"/>
    <w:rsid w:val="005E49AA"/>
    <w:rsid w:val="005F7734"/>
    <w:rsid w:val="00604CF4"/>
    <w:rsid w:val="00610B43"/>
    <w:rsid w:val="006402DE"/>
    <w:rsid w:val="00663282"/>
    <w:rsid w:val="00665039"/>
    <w:rsid w:val="00665CE2"/>
    <w:rsid w:val="00674689"/>
    <w:rsid w:val="00674E98"/>
    <w:rsid w:val="0068301E"/>
    <w:rsid w:val="006907E7"/>
    <w:rsid w:val="00696940"/>
    <w:rsid w:val="006A1195"/>
    <w:rsid w:val="006B1974"/>
    <w:rsid w:val="006B7188"/>
    <w:rsid w:val="006B74B5"/>
    <w:rsid w:val="006C1126"/>
    <w:rsid w:val="006C565A"/>
    <w:rsid w:val="006C60C5"/>
    <w:rsid w:val="006C686D"/>
    <w:rsid w:val="006C7573"/>
    <w:rsid w:val="006C784F"/>
    <w:rsid w:val="006C78A3"/>
    <w:rsid w:val="006D1330"/>
    <w:rsid w:val="006E5972"/>
    <w:rsid w:val="00711DC3"/>
    <w:rsid w:val="007144A5"/>
    <w:rsid w:val="0071470D"/>
    <w:rsid w:val="00732875"/>
    <w:rsid w:val="00733998"/>
    <w:rsid w:val="00733FF4"/>
    <w:rsid w:val="00737D5A"/>
    <w:rsid w:val="00741BA0"/>
    <w:rsid w:val="007435B4"/>
    <w:rsid w:val="00744CC5"/>
    <w:rsid w:val="00746AA6"/>
    <w:rsid w:val="00751EEA"/>
    <w:rsid w:val="00765548"/>
    <w:rsid w:val="00771C8C"/>
    <w:rsid w:val="00773A56"/>
    <w:rsid w:val="0078284D"/>
    <w:rsid w:val="007837F6"/>
    <w:rsid w:val="00790490"/>
    <w:rsid w:val="00790953"/>
    <w:rsid w:val="00792DE1"/>
    <w:rsid w:val="007A5B0B"/>
    <w:rsid w:val="007C6670"/>
    <w:rsid w:val="007D0307"/>
    <w:rsid w:val="007D033E"/>
    <w:rsid w:val="007D059B"/>
    <w:rsid w:val="007D1CAD"/>
    <w:rsid w:val="007F1535"/>
    <w:rsid w:val="007F1AE4"/>
    <w:rsid w:val="007F76F9"/>
    <w:rsid w:val="00800B1C"/>
    <w:rsid w:val="00805445"/>
    <w:rsid w:val="00806C1E"/>
    <w:rsid w:val="00810122"/>
    <w:rsid w:val="00810DAC"/>
    <w:rsid w:val="008134BD"/>
    <w:rsid w:val="008176E6"/>
    <w:rsid w:val="008214D5"/>
    <w:rsid w:val="00821E01"/>
    <w:rsid w:val="00862C34"/>
    <w:rsid w:val="00873C12"/>
    <w:rsid w:val="00885C3B"/>
    <w:rsid w:val="0088617F"/>
    <w:rsid w:val="00894462"/>
    <w:rsid w:val="00896301"/>
    <w:rsid w:val="008A0C8A"/>
    <w:rsid w:val="008A7F7D"/>
    <w:rsid w:val="008B6F70"/>
    <w:rsid w:val="008C7786"/>
    <w:rsid w:val="008D4B8B"/>
    <w:rsid w:val="008D51F7"/>
    <w:rsid w:val="008E2300"/>
    <w:rsid w:val="008E3CB5"/>
    <w:rsid w:val="008F2AE9"/>
    <w:rsid w:val="00902998"/>
    <w:rsid w:val="00904E87"/>
    <w:rsid w:val="00917E7B"/>
    <w:rsid w:val="00920751"/>
    <w:rsid w:val="009274E5"/>
    <w:rsid w:val="00927DFA"/>
    <w:rsid w:val="0093103F"/>
    <w:rsid w:val="00931B71"/>
    <w:rsid w:val="00932908"/>
    <w:rsid w:val="00933F3D"/>
    <w:rsid w:val="0093791B"/>
    <w:rsid w:val="0094627E"/>
    <w:rsid w:val="00955356"/>
    <w:rsid w:val="00957CD9"/>
    <w:rsid w:val="00964A11"/>
    <w:rsid w:val="00965D52"/>
    <w:rsid w:val="009735C5"/>
    <w:rsid w:val="00973A50"/>
    <w:rsid w:val="009825DC"/>
    <w:rsid w:val="0098265C"/>
    <w:rsid w:val="00985698"/>
    <w:rsid w:val="00997908"/>
    <w:rsid w:val="009B058B"/>
    <w:rsid w:val="009B3871"/>
    <w:rsid w:val="009C1575"/>
    <w:rsid w:val="009D64D2"/>
    <w:rsid w:val="009E449E"/>
    <w:rsid w:val="00A031EE"/>
    <w:rsid w:val="00A179D4"/>
    <w:rsid w:val="00A200FD"/>
    <w:rsid w:val="00A21A83"/>
    <w:rsid w:val="00A21C97"/>
    <w:rsid w:val="00A33ADB"/>
    <w:rsid w:val="00A36FEC"/>
    <w:rsid w:val="00A4275D"/>
    <w:rsid w:val="00A42FD5"/>
    <w:rsid w:val="00A621A0"/>
    <w:rsid w:val="00A63AC5"/>
    <w:rsid w:val="00A70995"/>
    <w:rsid w:val="00A7365E"/>
    <w:rsid w:val="00A7738F"/>
    <w:rsid w:val="00AA3633"/>
    <w:rsid w:val="00AA3721"/>
    <w:rsid w:val="00AA5DCA"/>
    <w:rsid w:val="00AB1775"/>
    <w:rsid w:val="00AB1EB2"/>
    <w:rsid w:val="00AB31FB"/>
    <w:rsid w:val="00AC5348"/>
    <w:rsid w:val="00AD4AEC"/>
    <w:rsid w:val="00AD6377"/>
    <w:rsid w:val="00AF3ACD"/>
    <w:rsid w:val="00B062C2"/>
    <w:rsid w:val="00B101F5"/>
    <w:rsid w:val="00B10BEF"/>
    <w:rsid w:val="00B1277F"/>
    <w:rsid w:val="00B1628B"/>
    <w:rsid w:val="00B201F8"/>
    <w:rsid w:val="00B3404F"/>
    <w:rsid w:val="00B54346"/>
    <w:rsid w:val="00B54A33"/>
    <w:rsid w:val="00B57FA7"/>
    <w:rsid w:val="00B6137E"/>
    <w:rsid w:val="00B61A48"/>
    <w:rsid w:val="00B707F6"/>
    <w:rsid w:val="00B72E8F"/>
    <w:rsid w:val="00B747DF"/>
    <w:rsid w:val="00B80256"/>
    <w:rsid w:val="00B825F9"/>
    <w:rsid w:val="00B86D44"/>
    <w:rsid w:val="00B96BF8"/>
    <w:rsid w:val="00BA28B0"/>
    <w:rsid w:val="00BA4084"/>
    <w:rsid w:val="00BA630E"/>
    <w:rsid w:val="00BB4605"/>
    <w:rsid w:val="00BB6342"/>
    <w:rsid w:val="00BC08CC"/>
    <w:rsid w:val="00BD0218"/>
    <w:rsid w:val="00BE4D6C"/>
    <w:rsid w:val="00BF5D7A"/>
    <w:rsid w:val="00C018A1"/>
    <w:rsid w:val="00C0214E"/>
    <w:rsid w:val="00C025E3"/>
    <w:rsid w:val="00C10100"/>
    <w:rsid w:val="00C120D8"/>
    <w:rsid w:val="00C133AC"/>
    <w:rsid w:val="00C13986"/>
    <w:rsid w:val="00C1585B"/>
    <w:rsid w:val="00C16A24"/>
    <w:rsid w:val="00C33B69"/>
    <w:rsid w:val="00C33CCF"/>
    <w:rsid w:val="00C3417F"/>
    <w:rsid w:val="00C602F3"/>
    <w:rsid w:val="00C62DA6"/>
    <w:rsid w:val="00C63F9E"/>
    <w:rsid w:val="00C649FF"/>
    <w:rsid w:val="00C72569"/>
    <w:rsid w:val="00C86C57"/>
    <w:rsid w:val="00CA08BB"/>
    <w:rsid w:val="00CA45B1"/>
    <w:rsid w:val="00CB1C97"/>
    <w:rsid w:val="00CB6C28"/>
    <w:rsid w:val="00CC11DA"/>
    <w:rsid w:val="00CC2466"/>
    <w:rsid w:val="00CD1683"/>
    <w:rsid w:val="00CD4930"/>
    <w:rsid w:val="00CD5264"/>
    <w:rsid w:val="00CD71DD"/>
    <w:rsid w:val="00CE39BB"/>
    <w:rsid w:val="00CF2BEA"/>
    <w:rsid w:val="00CF4E9C"/>
    <w:rsid w:val="00CF644C"/>
    <w:rsid w:val="00CF753F"/>
    <w:rsid w:val="00D27213"/>
    <w:rsid w:val="00D272F8"/>
    <w:rsid w:val="00D3727A"/>
    <w:rsid w:val="00D453B4"/>
    <w:rsid w:val="00D463EE"/>
    <w:rsid w:val="00D51013"/>
    <w:rsid w:val="00D512C1"/>
    <w:rsid w:val="00D5136D"/>
    <w:rsid w:val="00D77CC9"/>
    <w:rsid w:val="00D8091B"/>
    <w:rsid w:val="00D823B1"/>
    <w:rsid w:val="00D951A5"/>
    <w:rsid w:val="00D96CFE"/>
    <w:rsid w:val="00D9780D"/>
    <w:rsid w:val="00DA1ED1"/>
    <w:rsid w:val="00DB5133"/>
    <w:rsid w:val="00DB5859"/>
    <w:rsid w:val="00DC182C"/>
    <w:rsid w:val="00DC2508"/>
    <w:rsid w:val="00DC672D"/>
    <w:rsid w:val="00DD1D27"/>
    <w:rsid w:val="00DD4A74"/>
    <w:rsid w:val="00DD564E"/>
    <w:rsid w:val="00DD6B07"/>
    <w:rsid w:val="00DE4823"/>
    <w:rsid w:val="00DE503E"/>
    <w:rsid w:val="00DE676E"/>
    <w:rsid w:val="00DF22FE"/>
    <w:rsid w:val="00DF24F4"/>
    <w:rsid w:val="00DF3FF3"/>
    <w:rsid w:val="00E209DB"/>
    <w:rsid w:val="00E34019"/>
    <w:rsid w:val="00E4294A"/>
    <w:rsid w:val="00E6013C"/>
    <w:rsid w:val="00E602FA"/>
    <w:rsid w:val="00E62349"/>
    <w:rsid w:val="00E6506C"/>
    <w:rsid w:val="00E65846"/>
    <w:rsid w:val="00E77E11"/>
    <w:rsid w:val="00E77E49"/>
    <w:rsid w:val="00E80D23"/>
    <w:rsid w:val="00E83875"/>
    <w:rsid w:val="00E91B82"/>
    <w:rsid w:val="00E926C2"/>
    <w:rsid w:val="00E9498D"/>
    <w:rsid w:val="00EA30EF"/>
    <w:rsid w:val="00EB4958"/>
    <w:rsid w:val="00EB6AD8"/>
    <w:rsid w:val="00EC767F"/>
    <w:rsid w:val="00ED4E44"/>
    <w:rsid w:val="00ED66C2"/>
    <w:rsid w:val="00ED7DC1"/>
    <w:rsid w:val="00EE1C9F"/>
    <w:rsid w:val="00EE3860"/>
    <w:rsid w:val="00EF0067"/>
    <w:rsid w:val="00EF280F"/>
    <w:rsid w:val="00F172FA"/>
    <w:rsid w:val="00F30E4E"/>
    <w:rsid w:val="00F423F1"/>
    <w:rsid w:val="00F50154"/>
    <w:rsid w:val="00F516C4"/>
    <w:rsid w:val="00F52733"/>
    <w:rsid w:val="00F60282"/>
    <w:rsid w:val="00F61B0A"/>
    <w:rsid w:val="00F703FE"/>
    <w:rsid w:val="00F716A1"/>
    <w:rsid w:val="00F73A01"/>
    <w:rsid w:val="00F74551"/>
    <w:rsid w:val="00F9518E"/>
    <w:rsid w:val="00F95E5F"/>
    <w:rsid w:val="00FA65F0"/>
    <w:rsid w:val="00FB098E"/>
    <w:rsid w:val="00FB164E"/>
    <w:rsid w:val="00FC5164"/>
    <w:rsid w:val="00FD6201"/>
    <w:rsid w:val="00FD63EA"/>
    <w:rsid w:val="00FE4374"/>
    <w:rsid w:val="00FF01D9"/>
    <w:rsid w:val="00FF4960"/>
    <w:rsid w:val="00FF6CC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E5EC61F"/>
  <w15:chartTrackingRefBased/>
  <w15:docId w15:val="{7B8343A3-C982-4549-A827-91F2CADB9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uiPriority="99"/>
    <w:lsdException w:name="caption" w:semiHidden="1" w:unhideWhenUsed="1" w:qFormat="1"/>
    <w:lsdException w:name="footnote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C767F"/>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PagrindinistekstasDiagrama">
    <w:name w:val="Pagrindinis tekstas Diagrama"/>
    <w:link w:val="Pagrindinistekstas"/>
    <w:locked/>
    <w:rsid w:val="00EC767F"/>
    <w:rPr>
      <w:bCs/>
      <w:sz w:val="24"/>
      <w:lang w:val="lt-LT" w:eastAsia="en-US" w:bidi="ar-SA"/>
    </w:rPr>
  </w:style>
  <w:style w:type="paragraph" w:styleId="Pagrindinistekstas">
    <w:name w:val="Body Text"/>
    <w:basedOn w:val="prastasis"/>
    <w:link w:val="PagrindinistekstasDiagrama"/>
    <w:rsid w:val="00EC767F"/>
    <w:pPr>
      <w:overflowPunct w:val="0"/>
      <w:autoSpaceDE w:val="0"/>
      <w:autoSpaceDN w:val="0"/>
      <w:adjustRightInd w:val="0"/>
      <w:jc w:val="both"/>
    </w:pPr>
    <w:rPr>
      <w:bCs/>
      <w:szCs w:val="20"/>
    </w:rPr>
  </w:style>
  <w:style w:type="table" w:styleId="Lentelstinklelis">
    <w:name w:val="Table Grid"/>
    <w:basedOn w:val="prastojilentel"/>
    <w:rsid w:val="00EC767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792DE1"/>
    <w:pPr>
      <w:ind w:left="720"/>
      <w:contextualSpacing/>
    </w:pPr>
  </w:style>
  <w:style w:type="paragraph" w:styleId="Puslapioinaostekstas">
    <w:name w:val="footnote text"/>
    <w:basedOn w:val="prastasis"/>
    <w:link w:val="PuslapioinaostekstasDiagrama"/>
    <w:uiPriority w:val="99"/>
    <w:unhideWhenUsed/>
    <w:rsid w:val="000F48CB"/>
    <w:rPr>
      <w:rFonts w:eastAsia="Calibri"/>
      <w:sz w:val="20"/>
      <w:szCs w:val="20"/>
    </w:rPr>
  </w:style>
  <w:style w:type="character" w:customStyle="1" w:styleId="PuslapioinaostekstasDiagrama">
    <w:name w:val="Puslapio išnašos tekstas Diagrama"/>
    <w:link w:val="Puslapioinaostekstas"/>
    <w:uiPriority w:val="99"/>
    <w:rsid w:val="000F48CB"/>
    <w:rPr>
      <w:rFonts w:eastAsia="Calibri"/>
      <w:lang w:val="lt-LT"/>
    </w:rPr>
  </w:style>
  <w:style w:type="character" w:styleId="Puslapioinaosnuoroda">
    <w:name w:val="footnote reference"/>
    <w:uiPriority w:val="99"/>
    <w:unhideWhenUsed/>
    <w:rsid w:val="000F48CB"/>
    <w:rPr>
      <w:vertAlign w:val="superscript"/>
    </w:rPr>
  </w:style>
  <w:style w:type="paragraph" w:styleId="Debesliotekstas">
    <w:name w:val="Balloon Text"/>
    <w:basedOn w:val="prastasis"/>
    <w:link w:val="DebesliotekstasDiagrama"/>
    <w:rsid w:val="00B707F6"/>
    <w:rPr>
      <w:rFonts w:ascii="Tahoma" w:hAnsi="Tahoma" w:cs="Tahoma"/>
      <w:sz w:val="16"/>
      <w:szCs w:val="16"/>
    </w:rPr>
  </w:style>
  <w:style w:type="character" w:customStyle="1" w:styleId="DebesliotekstasDiagrama">
    <w:name w:val="Debesėlio tekstas Diagrama"/>
    <w:link w:val="Debesliotekstas"/>
    <w:rsid w:val="00B707F6"/>
    <w:rPr>
      <w:rFonts w:ascii="Tahoma" w:hAnsi="Tahoma" w:cs="Tahoma"/>
      <w:sz w:val="16"/>
      <w:szCs w:val="16"/>
      <w:lang w:val="lt-LT"/>
    </w:rPr>
  </w:style>
  <w:style w:type="character" w:styleId="Hipersaitas">
    <w:name w:val="Hyperlink"/>
    <w:rsid w:val="00997908"/>
    <w:rPr>
      <w:color w:val="467886"/>
      <w:u w:val="single"/>
    </w:rPr>
  </w:style>
  <w:style w:type="character" w:styleId="Neapdorotaspaminjimas">
    <w:name w:val="Unresolved Mention"/>
    <w:uiPriority w:val="99"/>
    <w:semiHidden/>
    <w:unhideWhenUsed/>
    <w:rsid w:val="00997908"/>
    <w:rPr>
      <w:color w:val="605E5C"/>
      <w:shd w:val="clear" w:color="auto" w:fill="E1DFDD"/>
    </w:rPr>
  </w:style>
  <w:style w:type="character" w:styleId="Komentaronuoroda">
    <w:name w:val="annotation reference"/>
    <w:basedOn w:val="Numatytasispastraiposriftas"/>
    <w:rsid w:val="008E3CB5"/>
    <w:rPr>
      <w:sz w:val="16"/>
      <w:szCs w:val="16"/>
    </w:rPr>
  </w:style>
  <w:style w:type="paragraph" w:styleId="Komentarotekstas">
    <w:name w:val="annotation text"/>
    <w:basedOn w:val="prastasis"/>
    <w:link w:val="KomentarotekstasDiagrama"/>
    <w:rsid w:val="008E3CB5"/>
    <w:rPr>
      <w:sz w:val="20"/>
      <w:szCs w:val="20"/>
    </w:rPr>
  </w:style>
  <w:style w:type="character" w:customStyle="1" w:styleId="KomentarotekstasDiagrama">
    <w:name w:val="Komentaro tekstas Diagrama"/>
    <w:basedOn w:val="Numatytasispastraiposriftas"/>
    <w:link w:val="Komentarotekstas"/>
    <w:rsid w:val="008E3CB5"/>
    <w:rPr>
      <w:lang w:eastAsia="en-US"/>
    </w:rPr>
  </w:style>
  <w:style w:type="paragraph" w:styleId="Komentarotema">
    <w:name w:val="annotation subject"/>
    <w:basedOn w:val="Komentarotekstas"/>
    <w:next w:val="Komentarotekstas"/>
    <w:link w:val="KomentarotemaDiagrama"/>
    <w:rsid w:val="008E3CB5"/>
    <w:rPr>
      <w:b/>
      <w:bCs/>
    </w:rPr>
  </w:style>
  <w:style w:type="character" w:customStyle="1" w:styleId="KomentarotemaDiagrama">
    <w:name w:val="Komentaro tema Diagrama"/>
    <w:basedOn w:val="KomentarotekstasDiagrama"/>
    <w:link w:val="Komentarotema"/>
    <w:rsid w:val="008E3CB5"/>
    <w:rPr>
      <w:b/>
      <w:bCs/>
      <w:lang w:eastAsia="en-US"/>
    </w:rPr>
  </w:style>
  <w:style w:type="paragraph" w:styleId="Antrats">
    <w:name w:val="header"/>
    <w:basedOn w:val="prastasis"/>
    <w:link w:val="AntratsDiagrama"/>
    <w:rsid w:val="009B3871"/>
    <w:pPr>
      <w:tabs>
        <w:tab w:val="center" w:pos="4819"/>
        <w:tab w:val="right" w:pos="9638"/>
      </w:tabs>
    </w:pPr>
  </w:style>
  <w:style w:type="character" w:customStyle="1" w:styleId="AntratsDiagrama">
    <w:name w:val="Antraštės Diagrama"/>
    <w:basedOn w:val="Numatytasispastraiposriftas"/>
    <w:link w:val="Antrats"/>
    <w:rsid w:val="009B3871"/>
    <w:rPr>
      <w:sz w:val="24"/>
      <w:szCs w:val="24"/>
      <w:lang w:eastAsia="en-US"/>
    </w:rPr>
  </w:style>
  <w:style w:type="paragraph" w:styleId="Porat">
    <w:name w:val="footer"/>
    <w:basedOn w:val="prastasis"/>
    <w:link w:val="PoratDiagrama"/>
    <w:rsid w:val="009B3871"/>
    <w:pPr>
      <w:tabs>
        <w:tab w:val="center" w:pos="4819"/>
        <w:tab w:val="right" w:pos="9638"/>
      </w:tabs>
    </w:pPr>
  </w:style>
  <w:style w:type="character" w:customStyle="1" w:styleId="PoratDiagrama">
    <w:name w:val="Poraštė Diagrama"/>
    <w:basedOn w:val="Numatytasispastraiposriftas"/>
    <w:link w:val="Porat"/>
    <w:rsid w:val="009B3871"/>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400462">
      <w:bodyDiv w:val="1"/>
      <w:marLeft w:val="0"/>
      <w:marRight w:val="0"/>
      <w:marTop w:val="0"/>
      <w:marBottom w:val="0"/>
      <w:divBdr>
        <w:top w:val="none" w:sz="0" w:space="0" w:color="auto"/>
        <w:left w:val="none" w:sz="0" w:space="0" w:color="auto"/>
        <w:bottom w:val="none" w:sz="0" w:space="0" w:color="auto"/>
        <w:right w:val="none" w:sz="0" w:space="0" w:color="auto"/>
      </w:divBdr>
    </w:div>
    <w:div w:id="199557257">
      <w:bodyDiv w:val="1"/>
      <w:marLeft w:val="0"/>
      <w:marRight w:val="0"/>
      <w:marTop w:val="0"/>
      <w:marBottom w:val="0"/>
      <w:divBdr>
        <w:top w:val="none" w:sz="0" w:space="0" w:color="auto"/>
        <w:left w:val="none" w:sz="0" w:space="0" w:color="auto"/>
        <w:bottom w:val="none" w:sz="0" w:space="0" w:color="auto"/>
        <w:right w:val="none" w:sz="0" w:space="0" w:color="auto"/>
      </w:divBdr>
    </w:div>
    <w:div w:id="434205553">
      <w:bodyDiv w:val="1"/>
      <w:marLeft w:val="0"/>
      <w:marRight w:val="0"/>
      <w:marTop w:val="0"/>
      <w:marBottom w:val="0"/>
      <w:divBdr>
        <w:top w:val="none" w:sz="0" w:space="0" w:color="auto"/>
        <w:left w:val="none" w:sz="0" w:space="0" w:color="auto"/>
        <w:bottom w:val="none" w:sz="0" w:space="0" w:color="auto"/>
        <w:right w:val="none" w:sz="0" w:space="0" w:color="auto"/>
      </w:divBdr>
    </w:div>
    <w:div w:id="513613687">
      <w:bodyDiv w:val="1"/>
      <w:marLeft w:val="0"/>
      <w:marRight w:val="0"/>
      <w:marTop w:val="0"/>
      <w:marBottom w:val="0"/>
      <w:divBdr>
        <w:top w:val="none" w:sz="0" w:space="0" w:color="auto"/>
        <w:left w:val="none" w:sz="0" w:space="0" w:color="auto"/>
        <w:bottom w:val="none" w:sz="0" w:space="0" w:color="auto"/>
        <w:right w:val="none" w:sz="0" w:space="0" w:color="auto"/>
      </w:divBdr>
    </w:div>
    <w:div w:id="1091395005">
      <w:bodyDiv w:val="1"/>
      <w:marLeft w:val="0"/>
      <w:marRight w:val="0"/>
      <w:marTop w:val="0"/>
      <w:marBottom w:val="0"/>
      <w:divBdr>
        <w:top w:val="none" w:sz="0" w:space="0" w:color="auto"/>
        <w:left w:val="none" w:sz="0" w:space="0" w:color="auto"/>
        <w:bottom w:val="none" w:sz="0" w:space="0" w:color="auto"/>
        <w:right w:val="none" w:sz="0" w:space="0" w:color="auto"/>
      </w:divBdr>
    </w:div>
    <w:div w:id="153361090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nyksciai.lt" TargetMode="External"/><Relationship Id="rId5" Type="http://schemas.openxmlformats.org/officeDocument/2006/relationships/webSettings" Target="webSettings.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hyperlink" Target="http://www.anyksciai.l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26dc09f4d24641ff8389915541d60988.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CA64BA-3468-4714-BBC6-548D923F1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26dc09f4d24641ff8389915541d60988</Template>
  <TotalTime>938</TotalTime>
  <Pages>22</Pages>
  <Words>33226</Words>
  <Characters>18940</Characters>
  <Application>Microsoft Office Word</Application>
  <DocSecurity>0</DocSecurity>
  <Lines>157</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TARYBOS 2020 M. RUGPJŪČIO 27 D. SPRENDIMO NR. 1-TS-257 "DĖL ANYKŠČIŲ RAJONO SAVIVALDYBEI NUOSAVYBĖS TEISE PRIKLAUSANČIO TURTO PERDAVIMO VALDYTI, NAUDOTI IR DISPONUOTI JUO PATIKĖJIMO TEISE TVARKOS APRAŠO PATVIRTINIMO" PAKEI</vt:lpstr>
      <vt:lpstr/>
    </vt:vector>
  </TitlesOfParts>
  <Manager>2021-04-29</Manager>
  <Company> </Company>
  <LinksUpToDate>false</LinksUpToDate>
  <CharactersWithSpaces>52062</CharactersWithSpaces>
  <SharedDoc>false</SharedDoc>
  <HLinks>
    <vt:vector size="6" baseType="variant">
      <vt:variant>
        <vt:i4>196621</vt:i4>
      </vt:variant>
      <vt:variant>
        <vt:i4>8</vt:i4>
      </vt:variant>
      <vt:variant>
        <vt:i4>0</vt:i4>
      </vt:variant>
      <vt:variant>
        <vt:i4>5</vt:i4>
      </vt:variant>
      <vt:variant>
        <vt:lpwstr>http://www.anyksciai.lt/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TARYBOS 2020 M. RUGPJŪČIO 27 D. SPRENDIMO NR. 1-TS-257 "DĖL ANYKŠČIŲ RAJONO SAVIVALDYBEI NUOSAVYBĖS TEISE PRIKLAUSANČIO TURTO PERDAVIMO VALDYTI, NAUDOTI IR DISPONUOTI JUO PATIKĖJIMO TEISE TVARKOS APRAŠO PATVIRTINIMO" PAKEITIMO</dc:title>
  <dc:subject>1-TS-156</dc:subject>
  <dc:creator>ANYKŠČIŲ RAJONO SAVIVALDYBĖS TARYBA</dc:creator>
  <cp:keywords/>
  <cp:lastModifiedBy>An Sav</cp:lastModifiedBy>
  <cp:revision>14</cp:revision>
  <cp:lastPrinted>2026-05-18T05:02:00Z</cp:lastPrinted>
  <dcterms:created xsi:type="dcterms:W3CDTF">2026-05-14T14:03:00Z</dcterms:created>
  <dcterms:modified xsi:type="dcterms:W3CDTF">2026-05-19T14:01:00Z</dcterms:modified>
  <cp:category>SPRENDIMAS</cp:category>
</cp:coreProperties>
</file>